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ADE0BC" w14:textId="77777777" w:rsidR="000F0D64" w:rsidRDefault="000F0D64" w:rsidP="00CF4E06">
      <w:pPr>
        <w:spacing w:after="0"/>
        <w:jc w:val="right"/>
      </w:pPr>
      <w:bookmarkStart w:id="0" w:name="_GoBack"/>
      <w:bookmarkEnd w:id="0"/>
    </w:p>
    <w:sdt>
      <w:sdtPr>
        <w:id w:val="1063070022"/>
        <w:docPartObj>
          <w:docPartGallery w:val="Cover Pages"/>
          <w:docPartUnique/>
        </w:docPartObj>
      </w:sdtPr>
      <w:sdtEndPr/>
      <w:sdtContent>
        <w:p w14:paraId="7EADE0BD" w14:textId="77777777" w:rsidR="00CF4E06" w:rsidRDefault="005B091F" w:rsidP="00CF4E06">
          <w:pPr>
            <w:spacing w:after="0"/>
            <w:jc w:val="right"/>
          </w:pPr>
          <w:r>
            <w:rPr>
              <w:noProof/>
              <w:lang w:eastAsia="es-ES"/>
            </w:rPr>
            <w:drawing>
              <wp:inline distT="0" distB="0" distL="0" distR="0" wp14:anchorId="7EADE178" wp14:editId="7EADE179">
                <wp:extent cx="3009900" cy="847725"/>
                <wp:effectExtent l="0" t="0" r="0" b="9525"/>
                <wp:docPr id="19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09900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EADE0BE" w14:textId="77777777" w:rsidR="00CF4E06" w:rsidRDefault="00CF4E06" w:rsidP="00CF4E06">
          <w:pPr>
            <w:spacing w:after="0"/>
            <w:jc w:val="right"/>
          </w:pPr>
        </w:p>
        <w:p w14:paraId="7EADE0BF" w14:textId="77777777" w:rsidR="0076350F" w:rsidRDefault="00F17E2D" w:rsidP="0076350F">
          <w:pPr>
            <w:jc w:val="right"/>
          </w:pPr>
          <w:r w:rsidRPr="00F17E2D">
            <w:t xml:space="preserve"> </w:t>
          </w:r>
        </w:p>
        <w:p w14:paraId="7EADE0C0" w14:textId="77777777" w:rsidR="00CF4E06" w:rsidRDefault="00CF4E06"/>
        <w:p w14:paraId="7EADE0C1" w14:textId="77777777" w:rsidR="00D53161" w:rsidRDefault="00D53161"/>
        <w:p w14:paraId="7EADE0C2" w14:textId="77777777" w:rsidR="007E50D5" w:rsidRDefault="007E50D5"/>
        <w:p w14:paraId="7EADE0C3" w14:textId="77777777" w:rsidR="00F24BAE" w:rsidRPr="00F24BAE" w:rsidRDefault="002160DD" w:rsidP="00F24BAE">
          <w:pPr>
            <w:jc w:val="left"/>
            <w:rPr>
              <w:rFonts w:eastAsia="Arial" w:cs="Times New Roman"/>
              <w:b/>
              <w:color w:val="0075A2"/>
              <w:sz w:val="40"/>
              <w:szCs w:val="44"/>
            </w:rPr>
          </w:pPr>
          <w:r>
            <w:rPr>
              <w:rFonts w:eastAsia="Arial" w:cs="Times New Roman"/>
              <w:b/>
              <w:color w:val="0075A2"/>
              <w:sz w:val="40"/>
              <w:szCs w:val="44"/>
            </w:rPr>
            <w:t>Subdirección</w:t>
          </w:r>
          <w:r w:rsidR="00F24BAE" w:rsidRPr="00F24BAE">
            <w:rPr>
              <w:rFonts w:eastAsia="Arial" w:cs="Times New Roman"/>
              <w:b/>
              <w:color w:val="0075A2"/>
              <w:sz w:val="40"/>
              <w:szCs w:val="44"/>
            </w:rPr>
            <w:t xml:space="preserve"> de Tecnologías de la Información y las Comunicacione</w:t>
          </w:r>
          <w:r w:rsidR="009B6F66">
            <w:rPr>
              <w:rFonts w:eastAsia="Arial" w:cs="Times New Roman"/>
              <w:b/>
              <w:color w:val="0075A2"/>
              <w:sz w:val="40"/>
              <w:szCs w:val="44"/>
            </w:rPr>
            <w:t>s</w:t>
          </w:r>
        </w:p>
        <w:p w14:paraId="7EADE0C4" w14:textId="77777777" w:rsidR="00CF4E06" w:rsidRDefault="00CF4E06"/>
        <w:p w14:paraId="7EADE0C5" w14:textId="77777777" w:rsidR="00D53161" w:rsidRDefault="00D53161"/>
        <w:p w14:paraId="7EADE0C6" w14:textId="77777777" w:rsidR="00975870" w:rsidRDefault="00975870"/>
        <w:p w14:paraId="7EADE0C7" w14:textId="77777777" w:rsidR="00991DAA" w:rsidRDefault="00991DAA"/>
        <w:p w14:paraId="7EADE0C8" w14:textId="77777777" w:rsidR="0076350F" w:rsidRDefault="0076350F"/>
        <w:p w14:paraId="7EADE0C9" w14:textId="77777777" w:rsidR="002C6765" w:rsidRDefault="002C6765"/>
        <w:tbl>
          <w:tblPr>
            <w:tblW w:w="4952" w:type="pct"/>
            <w:tblBorders>
              <w:insideV w:val="single" w:sz="36" w:space="0" w:color="005828"/>
            </w:tblBorders>
            <w:tblCellMar>
              <w:top w:w="113" w:type="dxa"/>
              <w:left w:w="115" w:type="dxa"/>
              <w:bottom w:w="113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9265"/>
          </w:tblGrid>
          <w:tr w:rsidR="0076350F" w14:paraId="7EADE0CB" w14:textId="77777777" w:rsidTr="00D53161">
            <w:tc>
              <w:tcPr>
                <w:tcW w:w="5000" w:type="pct"/>
              </w:tcPr>
              <w:p w14:paraId="7EADE0CA" w14:textId="77777777" w:rsidR="0076350F" w:rsidRPr="004B0AB8" w:rsidRDefault="002058E4" w:rsidP="00AC2FF3">
                <w:pPr>
                  <w:pStyle w:val="Title"/>
                  <w:spacing w:after="0"/>
                  <w:jc w:val="left"/>
                  <w:rPr>
                    <w:color w:val="303D6A"/>
                  </w:rPr>
                </w:pPr>
                <w:r w:rsidRPr="002058E4">
                  <w:rPr>
                    <w:noProof/>
                    <w:lang w:eastAsia="es-ES"/>
                  </w:rPr>
                  <w:drawing>
                    <wp:anchor distT="0" distB="0" distL="114300" distR="114300" simplePos="0" relativeHeight="251623936" behindDoc="0" locked="0" layoutInCell="1" allowOverlap="1" wp14:anchorId="7EADE17A" wp14:editId="7EADE17B">
                      <wp:simplePos x="0" y="0"/>
                      <wp:positionH relativeFrom="column">
                        <wp:posOffset>4528820</wp:posOffset>
                      </wp:positionH>
                      <wp:positionV relativeFrom="paragraph">
                        <wp:posOffset>1344930</wp:posOffset>
                      </wp:positionV>
                      <wp:extent cx="457835" cy="457835"/>
                      <wp:effectExtent l="0" t="0" r="0" b="0"/>
                      <wp:wrapNone/>
                      <wp:docPr id="4" name="Picture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" name="Picture 1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57835" cy="4578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 w:rsidRPr="002058E4">
                  <w:rPr>
                    <w:noProof/>
                    <w:lang w:eastAsia="es-ES"/>
                  </w:rPr>
                  <w:drawing>
                    <wp:anchor distT="0" distB="0" distL="114300" distR="114300" simplePos="0" relativeHeight="251552256" behindDoc="0" locked="0" layoutInCell="1" allowOverlap="1" wp14:anchorId="7EADE17C" wp14:editId="7EADE17D">
                      <wp:simplePos x="0" y="0"/>
                      <wp:positionH relativeFrom="column">
                        <wp:posOffset>3996690</wp:posOffset>
                      </wp:positionH>
                      <wp:positionV relativeFrom="paragraph">
                        <wp:posOffset>1346835</wp:posOffset>
                      </wp:positionV>
                      <wp:extent cx="457835" cy="457835"/>
                      <wp:effectExtent l="0" t="0" r="0" b="0"/>
                      <wp:wrapNone/>
                      <wp:docPr id="2" name="Picture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" name="Picture 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57835" cy="4578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 w:rsidRPr="002058E4">
                  <w:rPr>
                    <w:noProof/>
                    <w:lang w:eastAsia="es-ES"/>
                  </w:rPr>
                  <w:drawing>
                    <wp:anchor distT="0" distB="0" distL="114300" distR="114300" simplePos="0" relativeHeight="251778560" behindDoc="0" locked="0" layoutInCell="1" allowOverlap="1" wp14:anchorId="7EADE17E" wp14:editId="7EADE17F">
                      <wp:simplePos x="0" y="0"/>
                      <wp:positionH relativeFrom="column">
                        <wp:posOffset>5071110</wp:posOffset>
                      </wp:positionH>
                      <wp:positionV relativeFrom="paragraph">
                        <wp:posOffset>1350645</wp:posOffset>
                      </wp:positionV>
                      <wp:extent cx="457835" cy="457835"/>
                      <wp:effectExtent l="0" t="0" r="0" b="0"/>
                      <wp:wrapNone/>
                      <wp:docPr id="14" name="Picture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" name="Picture 1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57835" cy="4578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 w:rsidRPr="002058E4">
                  <w:rPr>
                    <w:noProof/>
                    <w:lang w:eastAsia="es-ES"/>
                  </w:rPr>
                  <w:drawing>
                    <wp:anchor distT="0" distB="0" distL="114300" distR="114300" simplePos="0" relativeHeight="251701760" behindDoc="0" locked="0" layoutInCell="1" allowOverlap="1" wp14:anchorId="7EADE180" wp14:editId="7EADE181">
                      <wp:simplePos x="0" y="0"/>
                      <wp:positionH relativeFrom="column">
                        <wp:posOffset>5676900</wp:posOffset>
                      </wp:positionH>
                      <wp:positionV relativeFrom="paragraph">
                        <wp:posOffset>1344930</wp:posOffset>
                      </wp:positionV>
                      <wp:extent cx="457835" cy="457835"/>
                      <wp:effectExtent l="0" t="0" r="0" b="0"/>
                      <wp:wrapNone/>
                      <wp:docPr id="7" name="Picture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" name="Picture 1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57835" cy="4578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 w:rsidRPr="002058E4">
                  <w:rPr>
                    <w:noProof/>
                    <w:lang w:eastAsia="es-ES"/>
                  </w:rPr>
                  <w:drawing>
                    <wp:anchor distT="0" distB="0" distL="114300" distR="114300" simplePos="0" relativeHeight="251859456" behindDoc="0" locked="0" layoutInCell="1" allowOverlap="1" wp14:anchorId="7EADE182" wp14:editId="7EADE183">
                      <wp:simplePos x="0" y="0"/>
                      <wp:positionH relativeFrom="column">
                        <wp:posOffset>6240766</wp:posOffset>
                      </wp:positionH>
                      <wp:positionV relativeFrom="paragraph">
                        <wp:posOffset>1338802</wp:posOffset>
                      </wp:positionV>
                      <wp:extent cx="458003" cy="458003"/>
                      <wp:effectExtent l="0" t="0" r="0" b="0"/>
                      <wp:wrapNone/>
                      <wp:docPr id="17" name="Picture 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" name="Picture 1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7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58003" cy="45800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 w:rsidR="00AC2FF3">
                  <w:rPr>
                    <w:color w:val="303D6A"/>
                  </w:rPr>
                  <w:t xml:space="preserve"> </w:t>
                </w:r>
                <w:sdt>
                  <w:sdtPr>
                    <w:rPr>
                      <w:color w:val="303D6A"/>
                    </w:rPr>
                    <w:alias w:val="Title"/>
                    <w:id w:val="-1347935929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r w:rsidR="00AC0757">
                      <w:rPr>
                        <w:color w:val="303D6A"/>
                      </w:rPr>
                      <w:t xml:space="preserve">T11 </w:t>
                    </w:r>
                    <w:r w:rsidR="00AC2FF3" w:rsidRPr="00ED13E1">
                      <w:rPr>
                        <w:color w:val="303D6A"/>
                      </w:rPr>
                      <w:t>Contrato de mantenimiento HW</w:t>
                    </w:r>
                  </w:sdtContent>
                </w:sdt>
              </w:p>
            </w:tc>
          </w:tr>
          <w:tr w:rsidR="0076350F" w14:paraId="7EADE0CD" w14:textId="77777777" w:rsidTr="00D53161">
            <w:sdt>
              <w:sdtPr>
                <w:rPr>
                  <w:rStyle w:val="SubtitleChar"/>
                  <w:rFonts w:ascii="Arial" w:hAnsi="Arial" w:cs="Arial"/>
                  <w:color w:val="303D6A"/>
                  <w:lang w:val="es-ES"/>
                </w:rPr>
                <w:alias w:val="Subtitle"/>
                <w:id w:val="1355315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>
                <w:rPr>
                  <w:rStyle w:val="SubtitleChar"/>
                </w:rPr>
              </w:sdtEndPr>
              <w:sdtContent>
                <w:tc>
                  <w:tcPr>
                    <w:tcW w:w="5000" w:type="pct"/>
                  </w:tcPr>
                  <w:p w14:paraId="7EADE0CC" w14:textId="77777777" w:rsidR="0076350F" w:rsidRPr="004B0AB8" w:rsidRDefault="00AC3A47" w:rsidP="0088723B">
                    <w:pPr>
                      <w:pStyle w:val="NoSpacing"/>
                      <w:rPr>
                        <w:color w:val="303D6A"/>
                        <w:sz w:val="40"/>
                        <w:szCs w:val="40"/>
                        <w:lang w:val="es-ES"/>
                      </w:rPr>
                    </w:pPr>
                    <w:r>
                      <w:rPr>
                        <w:rStyle w:val="SubtitleChar"/>
                        <w:rFonts w:ascii="Arial" w:hAnsi="Arial" w:cs="Arial"/>
                        <w:color w:val="303D6A"/>
                        <w:lang w:val="es-ES"/>
                      </w:rPr>
                      <w:t>Responsable Configuración</w:t>
                    </w:r>
                    <w:r w:rsidR="00F230E1">
                      <w:rPr>
                        <w:rStyle w:val="SubtitleChar"/>
                        <w:rFonts w:ascii="Arial" w:hAnsi="Arial" w:cs="Arial"/>
                        <w:color w:val="303D6A"/>
                        <w:lang w:val="es-ES"/>
                      </w:rPr>
                      <w:t xml:space="preserve">: </w:t>
                    </w:r>
                    <w:r w:rsidR="0088723B">
                      <w:rPr>
                        <w:rStyle w:val="SubtitleChar"/>
                        <w:rFonts w:ascii="Arial" w:hAnsi="Arial" w:cs="Arial"/>
                        <w:color w:val="303D6A"/>
                        <w:lang w:val="es-ES"/>
                      </w:rPr>
                      <w:t>Manual de Usuario</w:t>
                    </w:r>
                  </w:p>
                </w:tc>
              </w:sdtContent>
            </w:sdt>
          </w:tr>
        </w:tbl>
        <w:p w14:paraId="7EADE0CE" w14:textId="51569D99" w:rsidR="00CF4E06" w:rsidRDefault="007F7996" w:rsidP="00F9297D">
          <w:r>
            <w:rPr>
              <w:noProof/>
              <w:lang w:eastAsia="es-ES"/>
            </w:rPr>
            <mc:AlternateContent>
              <mc:Choice Requires="wps">
                <w:drawing>
                  <wp:anchor distT="4294967295" distB="4294967295" distL="114300" distR="114300" simplePos="0" relativeHeight="251470336" behindDoc="0" locked="0" layoutInCell="1" allowOverlap="1" wp14:anchorId="7EADE184" wp14:editId="1FC48608">
                    <wp:simplePos x="0" y="0"/>
                    <wp:positionH relativeFrom="column">
                      <wp:posOffset>-285750</wp:posOffset>
                    </wp:positionH>
                    <wp:positionV relativeFrom="paragraph">
                      <wp:posOffset>226694</wp:posOffset>
                    </wp:positionV>
                    <wp:extent cx="7052945" cy="0"/>
                    <wp:effectExtent l="0" t="19050" r="33655" b="19050"/>
                    <wp:wrapNone/>
                    <wp:docPr id="13" name="Straight Connector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7052945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303D6A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76F9E648" id="Straight Connector 9" o:spid="_x0000_s1026" style="position:absolute;z-index:251470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2.5pt,17.85pt" to="532.8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" strokecolor="#303d6a" strokeweight="2.25pt"/>
                </w:pict>
              </mc:Fallback>
            </mc:AlternateContent>
          </w:r>
        </w:p>
        <w:p w14:paraId="7EADE0CF" w14:textId="77777777" w:rsidR="00CD71FC" w:rsidRDefault="00CD71FC" w:rsidP="00CD71FC"/>
        <w:p w14:paraId="7EADE0D0" w14:textId="77777777" w:rsidR="00CD71FC" w:rsidRDefault="00CD71FC" w:rsidP="00CD71FC"/>
        <w:p w14:paraId="7EADE0D1" w14:textId="77777777" w:rsidR="00991DAA" w:rsidRDefault="00991DAA" w:rsidP="00CD71FC"/>
        <w:p w14:paraId="7EADE0D2" w14:textId="77777777" w:rsidR="00991DAA" w:rsidRDefault="00991DAA" w:rsidP="00CD71FC"/>
        <w:p w14:paraId="7EADE0D3" w14:textId="77777777" w:rsidR="00991DAA" w:rsidRDefault="00991DAA" w:rsidP="00CD71FC"/>
        <w:p w14:paraId="7EADE0D4" w14:textId="77777777" w:rsidR="00CD71FC" w:rsidRDefault="00CD71FC" w:rsidP="00CD71FC"/>
        <w:p w14:paraId="7EADE0D5" w14:textId="77777777" w:rsidR="000F0D64" w:rsidRDefault="000F0D64" w:rsidP="00CD71FC"/>
        <w:p w14:paraId="7EADE0D6" w14:textId="089BF64E" w:rsidR="00CD71FC" w:rsidRPr="00CD71FC" w:rsidRDefault="00585F8A" w:rsidP="001E116C">
          <w:pPr>
            <w:jc w:val="right"/>
          </w:pPr>
          <w:r>
            <w:rPr>
              <w:noProof/>
              <w:lang w:eastAsia="es-ES"/>
            </w:rPr>
            <mc:AlternateContent>
              <mc:Choice Requires="wps">
                <w:drawing>
                  <wp:anchor distT="0" distB="0" distL="114300" distR="114300" simplePos="0" relativeHeight="251473408" behindDoc="0" locked="0" layoutInCell="1" allowOverlap="1" wp14:anchorId="7EADE185" wp14:editId="61299D38">
                    <wp:simplePos x="0" y="0"/>
                    <wp:positionH relativeFrom="page">
                      <wp:align>right</wp:align>
                    </wp:positionH>
                    <wp:positionV relativeFrom="paragraph">
                      <wp:posOffset>345606</wp:posOffset>
                    </wp:positionV>
                    <wp:extent cx="7553739" cy="605155"/>
                    <wp:effectExtent l="0" t="0" r="9525" b="4445"/>
                    <wp:wrapNone/>
                    <wp:docPr id="10" name="Rectangl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7553739" cy="605155"/>
                            </a:xfrm>
                            <a:prstGeom prst="rect">
                              <a:avLst/>
                            </a:prstGeom>
                            <a:solidFill>
                              <a:srgbClr val="0970B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13FCC260" id="Rectangle 2" o:spid="_x0000_s1026" style="position:absolute;margin-left:543.6pt;margin-top:27.2pt;width:594.8pt;height:47.65pt;z-index:25147340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" fillcolor="#0970b3" stroked="f" strokeweight="2pt">
                    <v:path arrowok="t"/>
                    <w10:wrap anchorx="page"/>
                  </v:rect>
                </w:pict>
              </mc:Fallback>
            </mc:AlternateContent>
          </w:r>
        </w:p>
        <w:p w14:paraId="7EADE0D7" w14:textId="57FC642D" w:rsidR="00CD71FC" w:rsidRDefault="00FB659E" w:rsidP="00CD71FC"/>
      </w:sdtContent>
    </w:sdt>
    <w:p w14:paraId="7EADE0D8" w14:textId="77777777" w:rsidR="00E51910" w:rsidRPr="004B0AB8" w:rsidRDefault="00CB3245" w:rsidP="0087110E">
      <w:pPr>
        <w:jc w:val="left"/>
        <w:rPr>
          <w:rFonts w:cs="Arial"/>
        </w:rPr>
      </w:pPr>
      <w:r>
        <w:rPr>
          <w:noProof/>
          <w:lang w:eastAsia="es-ES"/>
        </w:rPr>
        <w:drawing>
          <wp:anchor distT="0" distB="0" distL="114300" distR="114300" simplePos="0" relativeHeight="251653120" behindDoc="0" locked="0" layoutInCell="1" allowOverlap="1" wp14:anchorId="7EADE186" wp14:editId="7EADE187">
            <wp:simplePos x="0" y="0"/>
            <wp:positionH relativeFrom="column">
              <wp:posOffset>2540</wp:posOffset>
            </wp:positionH>
            <wp:positionV relativeFrom="paragraph">
              <wp:posOffset>922655</wp:posOffset>
            </wp:positionV>
            <wp:extent cx="4206240" cy="511810"/>
            <wp:effectExtent l="0" t="0" r="381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AS_nuevo_blanco_sin_fondo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6240" cy="511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71FC">
        <w:br w:type="page"/>
      </w:r>
      <w:r w:rsidR="00E51910" w:rsidRPr="004B0AB8">
        <w:rPr>
          <w:rFonts w:cs="Arial"/>
        </w:rPr>
        <w:lastRenderedPageBreak/>
        <w:t>Control de Cambios del Documento</w:t>
      </w:r>
    </w:p>
    <w:tbl>
      <w:tblPr>
        <w:tblStyle w:val="StyleCGES"/>
        <w:tblW w:w="4904" w:type="pct"/>
        <w:tblInd w:w="108" w:type="dxa"/>
        <w:tblLook w:val="0420" w:firstRow="1" w:lastRow="0" w:firstColumn="0" w:lastColumn="0" w:noHBand="0" w:noVBand="1"/>
      </w:tblPr>
      <w:tblGrid>
        <w:gridCol w:w="1133"/>
        <w:gridCol w:w="1005"/>
        <w:gridCol w:w="3281"/>
        <w:gridCol w:w="3747"/>
      </w:tblGrid>
      <w:tr w:rsidR="00E51910" w:rsidRPr="00520D0D" w14:paraId="7EADE0DE" w14:textId="77777777" w:rsidTr="00585F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18" w:type="pct"/>
          </w:tcPr>
          <w:p w14:paraId="7EADE0DA" w14:textId="77777777" w:rsidR="00E51910" w:rsidRPr="00520D0D" w:rsidRDefault="00E51910" w:rsidP="00E51910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 xml:space="preserve">Fecha </w:t>
            </w:r>
          </w:p>
        </w:tc>
        <w:tc>
          <w:tcPr>
            <w:tcW w:w="548" w:type="pct"/>
          </w:tcPr>
          <w:p w14:paraId="7EADE0DB" w14:textId="77777777" w:rsidR="00E51910" w:rsidRPr="00A43EF9" w:rsidRDefault="00E51910" w:rsidP="00E51910">
            <w:pPr>
              <w:jc w:val="center"/>
              <w:rPr>
                <w:sz w:val="18"/>
                <w:szCs w:val="18"/>
              </w:rPr>
            </w:pPr>
            <w:r w:rsidRPr="00A43EF9">
              <w:rPr>
                <w:sz w:val="18"/>
                <w:szCs w:val="18"/>
              </w:rPr>
              <w:t>Versión</w:t>
            </w:r>
          </w:p>
        </w:tc>
        <w:tc>
          <w:tcPr>
            <w:tcW w:w="1790" w:type="pct"/>
          </w:tcPr>
          <w:p w14:paraId="7EADE0DC" w14:textId="77777777" w:rsidR="00E51910" w:rsidRPr="00520D0D" w:rsidRDefault="00E51910" w:rsidP="00E51910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>Autor</w:t>
            </w:r>
          </w:p>
        </w:tc>
        <w:tc>
          <w:tcPr>
            <w:tcW w:w="2044" w:type="pct"/>
          </w:tcPr>
          <w:p w14:paraId="7EADE0DD" w14:textId="77777777" w:rsidR="00E51910" w:rsidRPr="00520D0D" w:rsidRDefault="00E51910" w:rsidP="00E51910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>Descripción del cambio</w:t>
            </w:r>
          </w:p>
        </w:tc>
      </w:tr>
      <w:tr w:rsidR="00E51910" w:rsidRPr="00520D0D" w14:paraId="7EADE0E3" w14:textId="77777777" w:rsidTr="00585F8A">
        <w:tc>
          <w:tcPr>
            <w:tcW w:w="618" w:type="pct"/>
          </w:tcPr>
          <w:p w14:paraId="7EADE0DF" w14:textId="07CF7678" w:rsidR="00E51910" w:rsidRPr="00520D0D" w:rsidRDefault="00642B38" w:rsidP="008711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12/04/</w:t>
            </w:r>
            <w:r w:rsidR="002056A2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16</w:t>
            </w:r>
          </w:p>
        </w:tc>
        <w:tc>
          <w:tcPr>
            <w:tcW w:w="548" w:type="pct"/>
          </w:tcPr>
          <w:p w14:paraId="7EADE0E0" w14:textId="77777777" w:rsidR="00E51910" w:rsidRPr="00520D0D" w:rsidRDefault="00F9297D" w:rsidP="00E51910">
            <w:pPr>
              <w:jc w:val="center"/>
              <w:rPr>
                <w:b/>
                <w:sz w:val="18"/>
                <w:szCs w:val="18"/>
              </w:rPr>
            </w:pPr>
            <w:r w:rsidRPr="00520D0D">
              <w:rPr>
                <w:b/>
                <w:sz w:val="18"/>
                <w:szCs w:val="18"/>
              </w:rPr>
              <w:t>1.0</w:t>
            </w:r>
          </w:p>
        </w:tc>
        <w:tc>
          <w:tcPr>
            <w:tcW w:w="1790" w:type="pct"/>
          </w:tcPr>
          <w:p w14:paraId="7EADE0E1" w14:textId="77777777" w:rsidR="00E51910" w:rsidRPr="00520D0D" w:rsidRDefault="00642B38" w:rsidP="00E519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Amparo Díaz Parra</w:t>
            </w:r>
          </w:p>
        </w:tc>
        <w:tc>
          <w:tcPr>
            <w:tcW w:w="2044" w:type="pct"/>
          </w:tcPr>
          <w:p w14:paraId="7EADE0E2" w14:textId="77777777" w:rsidR="00E51910" w:rsidRPr="00520D0D" w:rsidRDefault="00E51910" w:rsidP="00E51910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>Creación del documento</w:t>
            </w:r>
          </w:p>
        </w:tc>
      </w:tr>
      <w:tr w:rsidR="002056A2" w:rsidRPr="00520D0D" w14:paraId="7EADE0E8" w14:textId="77777777" w:rsidTr="00585F8A">
        <w:tc>
          <w:tcPr>
            <w:tcW w:w="618" w:type="pct"/>
            <w:vAlign w:val="center"/>
          </w:tcPr>
          <w:p w14:paraId="7EADE0E4" w14:textId="614DCB5D" w:rsidR="002056A2" w:rsidRPr="00520D0D" w:rsidRDefault="002056A2" w:rsidP="002056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>
              <w:rPr>
                <w:sz w:val="18"/>
                <w:szCs w:val="18"/>
              </w:rPr>
              <w:t>/12/2016</w:t>
            </w:r>
          </w:p>
        </w:tc>
        <w:tc>
          <w:tcPr>
            <w:tcW w:w="548" w:type="pct"/>
            <w:vAlign w:val="center"/>
          </w:tcPr>
          <w:p w14:paraId="7EADE0E5" w14:textId="2B6EB820" w:rsidR="002056A2" w:rsidRPr="00520D0D" w:rsidRDefault="002056A2" w:rsidP="002056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1.1</w:t>
            </w:r>
          </w:p>
        </w:tc>
        <w:tc>
          <w:tcPr>
            <w:tcW w:w="1790" w:type="pct"/>
            <w:vAlign w:val="center"/>
          </w:tcPr>
          <w:p w14:paraId="7EADE0E6" w14:textId="519A7931" w:rsidR="002056A2" w:rsidRPr="00520D0D" w:rsidRDefault="002056A2" w:rsidP="002056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Amparo Díaz Parra</w:t>
            </w:r>
          </w:p>
        </w:tc>
        <w:tc>
          <w:tcPr>
            <w:tcW w:w="2044" w:type="pct"/>
            <w:vAlign w:val="center"/>
          </w:tcPr>
          <w:p w14:paraId="7EADE0E7" w14:textId="2E283746" w:rsidR="002056A2" w:rsidRPr="00520D0D" w:rsidRDefault="002056A2" w:rsidP="002056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Actualización con los últimos evolutivos implantados en producción.</w:t>
            </w:r>
          </w:p>
        </w:tc>
      </w:tr>
      <w:tr w:rsidR="002056A2" w:rsidRPr="00520D0D" w14:paraId="7EADE0ED" w14:textId="77777777" w:rsidTr="00585F8A">
        <w:tc>
          <w:tcPr>
            <w:tcW w:w="618" w:type="pct"/>
          </w:tcPr>
          <w:p w14:paraId="7EADE0E9" w14:textId="77777777" w:rsidR="002056A2" w:rsidRPr="00520D0D" w:rsidRDefault="002056A2" w:rsidP="002056A2">
            <w:pPr>
              <w:rPr>
                <w:sz w:val="18"/>
                <w:szCs w:val="18"/>
              </w:rPr>
            </w:pPr>
          </w:p>
        </w:tc>
        <w:tc>
          <w:tcPr>
            <w:tcW w:w="548" w:type="pct"/>
          </w:tcPr>
          <w:p w14:paraId="7EADE0EA" w14:textId="77777777" w:rsidR="002056A2" w:rsidRPr="00520D0D" w:rsidRDefault="002056A2" w:rsidP="002056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90" w:type="pct"/>
          </w:tcPr>
          <w:p w14:paraId="7EADE0EB" w14:textId="77777777" w:rsidR="002056A2" w:rsidRPr="00520D0D" w:rsidRDefault="002056A2" w:rsidP="002056A2">
            <w:pPr>
              <w:rPr>
                <w:sz w:val="18"/>
                <w:szCs w:val="18"/>
              </w:rPr>
            </w:pPr>
          </w:p>
        </w:tc>
        <w:tc>
          <w:tcPr>
            <w:tcW w:w="2044" w:type="pct"/>
          </w:tcPr>
          <w:p w14:paraId="7EADE0EC" w14:textId="77777777" w:rsidR="002056A2" w:rsidRPr="00520D0D" w:rsidRDefault="002056A2" w:rsidP="002056A2">
            <w:pPr>
              <w:rPr>
                <w:sz w:val="18"/>
                <w:szCs w:val="18"/>
              </w:rPr>
            </w:pPr>
          </w:p>
        </w:tc>
      </w:tr>
      <w:tr w:rsidR="002056A2" w:rsidRPr="00520D0D" w14:paraId="7EADE0F2" w14:textId="77777777" w:rsidTr="00585F8A">
        <w:tc>
          <w:tcPr>
            <w:tcW w:w="618" w:type="pct"/>
          </w:tcPr>
          <w:p w14:paraId="7EADE0EE" w14:textId="77777777" w:rsidR="002056A2" w:rsidRPr="00520D0D" w:rsidRDefault="002056A2" w:rsidP="002056A2">
            <w:pPr>
              <w:rPr>
                <w:sz w:val="18"/>
                <w:szCs w:val="18"/>
              </w:rPr>
            </w:pPr>
          </w:p>
        </w:tc>
        <w:tc>
          <w:tcPr>
            <w:tcW w:w="548" w:type="pct"/>
          </w:tcPr>
          <w:p w14:paraId="7EADE0EF" w14:textId="77777777" w:rsidR="002056A2" w:rsidRPr="00520D0D" w:rsidRDefault="002056A2" w:rsidP="002056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90" w:type="pct"/>
          </w:tcPr>
          <w:p w14:paraId="7EADE0F0" w14:textId="77777777" w:rsidR="002056A2" w:rsidRPr="00520D0D" w:rsidRDefault="002056A2" w:rsidP="002056A2">
            <w:pPr>
              <w:rPr>
                <w:sz w:val="18"/>
                <w:szCs w:val="18"/>
              </w:rPr>
            </w:pPr>
          </w:p>
        </w:tc>
        <w:tc>
          <w:tcPr>
            <w:tcW w:w="2044" w:type="pct"/>
          </w:tcPr>
          <w:p w14:paraId="7EADE0F1" w14:textId="77777777" w:rsidR="002056A2" w:rsidRPr="00520D0D" w:rsidRDefault="002056A2" w:rsidP="002056A2">
            <w:pPr>
              <w:rPr>
                <w:sz w:val="18"/>
                <w:szCs w:val="18"/>
              </w:rPr>
            </w:pPr>
          </w:p>
        </w:tc>
      </w:tr>
      <w:tr w:rsidR="002056A2" w:rsidRPr="00520D0D" w14:paraId="7EADE0F7" w14:textId="77777777" w:rsidTr="00585F8A">
        <w:tc>
          <w:tcPr>
            <w:tcW w:w="618" w:type="pct"/>
          </w:tcPr>
          <w:p w14:paraId="7EADE0F3" w14:textId="77777777" w:rsidR="002056A2" w:rsidRPr="00520D0D" w:rsidRDefault="002056A2" w:rsidP="002056A2">
            <w:pPr>
              <w:rPr>
                <w:sz w:val="18"/>
                <w:szCs w:val="18"/>
              </w:rPr>
            </w:pPr>
          </w:p>
        </w:tc>
        <w:tc>
          <w:tcPr>
            <w:tcW w:w="548" w:type="pct"/>
          </w:tcPr>
          <w:p w14:paraId="7EADE0F4" w14:textId="77777777" w:rsidR="002056A2" w:rsidRPr="00520D0D" w:rsidRDefault="002056A2" w:rsidP="002056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90" w:type="pct"/>
          </w:tcPr>
          <w:p w14:paraId="7EADE0F5" w14:textId="77777777" w:rsidR="002056A2" w:rsidRPr="00520D0D" w:rsidRDefault="002056A2" w:rsidP="002056A2">
            <w:pPr>
              <w:rPr>
                <w:sz w:val="18"/>
                <w:szCs w:val="18"/>
              </w:rPr>
            </w:pPr>
          </w:p>
        </w:tc>
        <w:tc>
          <w:tcPr>
            <w:tcW w:w="2044" w:type="pct"/>
          </w:tcPr>
          <w:p w14:paraId="7EADE0F6" w14:textId="77777777" w:rsidR="002056A2" w:rsidRPr="00520D0D" w:rsidRDefault="002056A2" w:rsidP="002056A2">
            <w:pPr>
              <w:rPr>
                <w:sz w:val="18"/>
                <w:szCs w:val="18"/>
              </w:rPr>
            </w:pPr>
          </w:p>
        </w:tc>
      </w:tr>
    </w:tbl>
    <w:p w14:paraId="7EADE0F8" w14:textId="77777777" w:rsidR="00E51910" w:rsidRDefault="00E51910" w:rsidP="00E51910"/>
    <w:tbl>
      <w:tblPr>
        <w:tblStyle w:val="StyleCGES"/>
        <w:tblW w:w="4904" w:type="pct"/>
        <w:tblInd w:w="108" w:type="dxa"/>
        <w:tblLook w:val="0420" w:firstRow="1" w:lastRow="0" w:firstColumn="0" w:lastColumn="0" w:noHBand="0" w:noVBand="1"/>
      </w:tblPr>
      <w:tblGrid>
        <w:gridCol w:w="1133"/>
        <w:gridCol w:w="1005"/>
        <w:gridCol w:w="3281"/>
        <w:gridCol w:w="3747"/>
      </w:tblGrid>
      <w:tr w:rsidR="00317D4A" w:rsidRPr="00520D0D" w14:paraId="7EADE0FD" w14:textId="77777777" w:rsidTr="002056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18" w:type="pct"/>
          </w:tcPr>
          <w:p w14:paraId="7EADE0F9" w14:textId="77777777" w:rsidR="00317D4A" w:rsidRPr="00520D0D" w:rsidRDefault="00317D4A" w:rsidP="002403B9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 xml:space="preserve">Fecha </w:t>
            </w:r>
          </w:p>
        </w:tc>
        <w:tc>
          <w:tcPr>
            <w:tcW w:w="548" w:type="pct"/>
          </w:tcPr>
          <w:p w14:paraId="7EADE0FA" w14:textId="77777777" w:rsidR="00317D4A" w:rsidRPr="00A43EF9" w:rsidRDefault="00317D4A" w:rsidP="002403B9">
            <w:pPr>
              <w:jc w:val="center"/>
              <w:rPr>
                <w:sz w:val="18"/>
                <w:szCs w:val="18"/>
              </w:rPr>
            </w:pPr>
            <w:r w:rsidRPr="00A43EF9">
              <w:rPr>
                <w:sz w:val="18"/>
                <w:szCs w:val="18"/>
              </w:rPr>
              <w:t>Versión</w:t>
            </w:r>
          </w:p>
        </w:tc>
        <w:tc>
          <w:tcPr>
            <w:tcW w:w="1790" w:type="pct"/>
          </w:tcPr>
          <w:p w14:paraId="7EADE0FB" w14:textId="77777777" w:rsidR="00317D4A" w:rsidRPr="00520D0D" w:rsidRDefault="00317D4A" w:rsidP="002403B9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>Aprobación</w:t>
            </w:r>
          </w:p>
        </w:tc>
        <w:tc>
          <w:tcPr>
            <w:tcW w:w="2045" w:type="pct"/>
          </w:tcPr>
          <w:p w14:paraId="7EADE0FC" w14:textId="77777777" w:rsidR="00317D4A" w:rsidRPr="00520D0D" w:rsidRDefault="00317D4A" w:rsidP="002403B9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>Rol</w:t>
            </w:r>
          </w:p>
        </w:tc>
      </w:tr>
      <w:tr w:rsidR="00317D4A" w:rsidRPr="00520D0D" w14:paraId="7EADE102" w14:textId="77777777" w:rsidTr="002056A2">
        <w:tc>
          <w:tcPr>
            <w:tcW w:w="618" w:type="pct"/>
          </w:tcPr>
          <w:p w14:paraId="7EADE0FE" w14:textId="77777777" w:rsidR="00317D4A" w:rsidRPr="00520D0D" w:rsidRDefault="00FA07A8" w:rsidP="002403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05/05/2016</w:t>
            </w:r>
          </w:p>
        </w:tc>
        <w:tc>
          <w:tcPr>
            <w:tcW w:w="548" w:type="pct"/>
          </w:tcPr>
          <w:p w14:paraId="7EADE0FF" w14:textId="77777777" w:rsidR="00317D4A" w:rsidRPr="00520D0D" w:rsidRDefault="00FA07A8" w:rsidP="002403B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1.0</w:t>
            </w:r>
          </w:p>
        </w:tc>
        <w:tc>
          <w:tcPr>
            <w:tcW w:w="1790" w:type="pct"/>
          </w:tcPr>
          <w:p w14:paraId="7EADE100" w14:textId="77777777" w:rsidR="00317D4A" w:rsidRPr="00520D0D" w:rsidRDefault="00FA07A8" w:rsidP="00217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Javier Beltrán Toro</w:t>
            </w:r>
          </w:p>
        </w:tc>
        <w:tc>
          <w:tcPr>
            <w:tcW w:w="2045" w:type="pct"/>
          </w:tcPr>
          <w:p w14:paraId="7EADE101" w14:textId="76D60405" w:rsidR="00317D4A" w:rsidRPr="00854C9F" w:rsidRDefault="00854C9F" w:rsidP="002403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Jefe de P</w:t>
            </w:r>
            <w:r w:rsidR="00FA07A8" w:rsidRPr="00854C9F">
              <w:rPr>
                <w:sz w:val="18"/>
                <w:szCs w:val="18"/>
              </w:rPr>
              <w:t>royecto</w:t>
            </w:r>
          </w:p>
        </w:tc>
      </w:tr>
      <w:tr w:rsidR="002056A2" w:rsidRPr="00520D0D" w14:paraId="7EADE107" w14:textId="77777777" w:rsidTr="002056A2">
        <w:tc>
          <w:tcPr>
            <w:tcW w:w="618" w:type="pct"/>
          </w:tcPr>
          <w:p w14:paraId="7EADE103" w14:textId="77777777" w:rsidR="002056A2" w:rsidRPr="00520D0D" w:rsidRDefault="002056A2" w:rsidP="002056A2">
            <w:pPr>
              <w:rPr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EADE104" w14:textId="3924B90A" w:rsidR="002056A2" w:rsidRPr="00520D0D" w:rsidRDefault="002056A2" w:rsidP="002056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1.1</w:t>
            </w:r>
          </w:p>
        </w:tc>
        <w:tc>
          <w:tcPr>
            <w:tcW w:w="1790" w:type="pct"/>
            <w:vAlign w:val="center"/>
          </w:tcPr>
          <w:p w14:paraId="7EADE105" w14:textId="50DB936B" w:rsidR="002056A2" w:rsidRPr="00520D0D" w:rsidRDefault="002056A2" w:rsidP="002056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Manuel Becerra Triano</w:t>
            </w:r>
          </w:p>
        </w:tc>
        <w:tc>
          <w:tcPr>
            <w:tcW w:w="2045" w:type="pct"/>
            <w:vAlign w:val="center"/>
          </w:tcPr>
          <w:p w14:paraId="7EADE106" w14:textId="12B34119" w:rsidR="002056A2" w:rsidRPr="00520D0D" w:rsidRDefault="002056A2" w:rsidP="002056A2">
            <w:pPr>
              <w:rPr>
                <w:sz w:val="18"/>
                <w:szCs w:val="18"/>
              </w:rPr>
            </w:pPr>
            <w:r w:rsidRPr="00EE0A56">
              <w:rPr>
                <w:sz w:val="18"/>
                <w:szCs w:val="18"/>
              </w:rPr>
              <w:t>Responsable STIC SS.HH Línea de Transici</w:t>
            </w:r>
            <w:r>
              <w:rPr>
                <w:sz w:val="18"/>
                <w:szCs w:val="18"/>
              </w:rPr>
              <w:t>ón.</w:t>
            </w:r>
          </w:p>
        </w:tc>
      </w:tr>
      <w:tr w:rsidR="002056A2" w:rsidRPr="00520D0D" w14:paraId="7EADE10C" w14:textId="77777777" w:rsidTr="002056A2">
        <w:tc>
          <w:tcPr>
            <w:tcW w:w="618" w:type="pct"/>
          </w:tcPr>
          <w:p w14:paraId="7EADE108" w14:textId="77777777" w:rsidR="002056A2" w:rsidRPr="00520D0D" w:rsidRDefault="002056A2" w:rsidP="002056A2">
            <w:pPr>
              <w:rPr>
                <w:sz w:val="18"/>
                <w:szCs w:val="18"/>
              </w:rPr>
            </w:pPr>
          </w:p>
        </w:tc>
        <w:tc>
          <w:tcPr>
            <w:tcW w:w="548" w:type="pct"/>
          </w:tcPr>
          <w:p w14:paraId="7EADE109" w14:textId="77777777" w:rsidR="002056A2" w:rsidRPr="00520D0D" w:rsidRDefault="002056A2" w:rsidP="002056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90" w:type="pct"/>
          </w:tcPr>
          <w:p w14:paraId="7EADE10A" w14:textId="77777777" w:rsidR="002056A2" w:rsidRPr="00520D0D" w:rsidRDefault="002056A2" w:rsidP="002056A2">
            <w:pPr>
              <w:rPr>
                <w:sz w:val="18"/>
                <w:szCs w:val="18"/>
              </w:rPr>
            </w:pPr>
          </w:p>
        </w:tc>
        <w:tc>
          <w:tcPr>
            <w:tcW w:w="2045" w:type="pct"/>
          </w:tcPr>
          <w:p w14:paraId="7EADE10B" w14:textId="77777777" w:rsidR="002056A2" w:rsidRPr="00520D0D" w:rsidRDefault="002056A2" w:rsidP="002056A2">
            <w:pPr>
              <w:rPr>
                <w:sz w:val="18"/>
                <w:szCs w:val="18"/>
              </w:rPr>
            </w:pPr>
          </w:p>
        </w:tc>
      </w:tr>
      <w:tr w:rsidR="002056A2" w:rsidRPr="00520D0D" w14:paraId="7EADE111" w14:textId="77777777" w:rsidTr="002056A2">
        <w:tc>
          <w:tcPr>
            <w:tcW w:w="618" w:type="pct"/>
          </w:tcPr>
          <w:p w14:paraId="7EADE10D" w14:textId="77777777" w:rsidR="002056A2" w:rsidRPr="00520D0D" w:rsidRDefault="002056A2" w:rsidP="002056A2">
            <w:pPr>
              <w:rPr>
                <w:sz w:val="18"/>
                <w:szCs w:val="18"/>
              </w:rPr>
            </w:pPr>
          </w:p>
        </w:tc>
        <w:tc>
          <w:tcPr>
            <w:tcW w:w="548" w:type="pct"/>
          </w:tcPr>
          <w:p w14:paraId="7EADE10E" w14:textId="77777777" w:rsidR="002056A2" w:rsidRPr="00520D0D" w:rsidRDefault="002056A2" w:rsidP="002056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90" w:type="pct"/>
          </w:tcPr>
          <w:p w14:paraId="7EADE10F" w14:textId="77777777" w:rsidR="002056A2" w:rsidRPr="00520D0D" w:rsidRDefault="002056A2" w:rsidP="002056A2">
            <w:pPr>
              <w:rPr>
                <w:sz w:val="18"/>
                <w:szCs w:val="18"/>
              </w:rPr>
            </w:pPr>
          </w:p>
        </w:tc>
        <w:tc>
          <w:tcPr>
            <w:tcW w:w="2045" w:type="pct"/>
          </w:tcPr>
          <w:p w14:paraId="7EADE110" w14:textId="77777777" w:rsidR="002056A2" w:rsidRPr="00520D0D" w:rsidRDefault="002056A2" w:rsidP="002056A2">
            <w:pPr>
              <w:rPr>
                <w:sz w:val="18"/>
                <w:szCs w:val="18"/>
              </w:rPr>
            </w:pPr>
          </w:p>
        </w:tc>
      </w:tr>
      <w:tr w:rsidR="002056A2" w:rsidRPr="00520D0D" w14:paraId="7EADE116" w14:textId="77777777" w:rsidTr="002056A2">
        <w:tc>
          <w:tcPr>
            <w:tcW w:w="618" w:type="pct"/>
          </w:tcPr>
          <w:p w14:paraId="7EADE112" w14:textId="77777777" w:rsidR="002056A2" w:rsidRPr="00520D0D" w:rsidRDefault="002056A2" w:rsidP="002056A2">
            <w:pPr>
              <w:rPr>
                <w:sz w:val="18"/>
                <w:szCs w:val="18"/>
              </w:rPr>
            </w:pPr>
          </w:p>
        </w:tc>
        <w:tc>
          <w:tcPr>
            <w:tcW w:w="548" w:type="pct"/>
          </w:tcPr>
          <w:p w14:paraId="7EADE113" w14:textId="77777777" w:rsidR="002056A2" w:rsidRPr="00520D0D" w:rsidRDefault="002056A2" w:rsidP="002056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90" w:type="pct"/>
          </w:tcPr>
          <w:p w14:paraId="7EADE114" w14:textId="77777777" w:rsidR="002056A2" w:rsidRPr="00520D0D" w:rsidRDefault="002056A2" w:rsidP="002056A2">
            <w:pPr>
              <w:rPr>
                <w:sz w:val="18"/>
                <w:szCs w:val="18"/>
              </w:rPr>
            </w:pPr>
          </w:p>
        </w:tc>
        <w:tc>
          <w:tcPr>
            <w:tcW w:w="2045" w:type="pct"/>
          </w:tcPr>
          <w:p w14:paraId="7EADE115" w14:textId="77777777" w:rsidR="002056A2" w:rsidRPr="00520D0D" w:rsidRDefault="002056A2" w:rsidP="002056A2">
            <w:pPr>
              <w:rPr>
                <w:sz w:val="18"/>
                <w:szCs w:val="18"/>
              </w:rPr>
            </w:pPr>
          </w:p>
        </w:tc>
      </w:tr>
    </w:tbl>
    <w:p w14:paraId="7EADE117" w14:textId="77777777" w:rsidR="00317D4A" w:rsidRDefault="00317D4A" w:rsidP="00E51910"/>
    <w:tbl>
      <w:tblPr>
        <w:tblStyle w:val="StyleCGES"/>
        <w:tblW w:w="4904" w:type="pct"/>
        <w:tblInd w:w="108" w:type="dxa"/>
        <w:tblLook w:val="04A0" w:firstRow="1" w:lastRow="0" w:firstColumn="1" w:lastColumn="0" w:noHBand="0" w:noVBand="1"/>
      </w:tblPr>
      <w:tblGrid>
        <w:gridCol w:w="2887"/>
        <w:gridCol w:w="6279"/>
      </w:tblGrid>
      <w:tr w:rsidR="00317D4A" w:rsidRPr="00520D0D" w14:paraId="7EADE11B" w14:textId="77777777" w:rsidTr="00F408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7EADE11A" w14:textId="77777777" w:rsidR="00317D4A" w:rsidRPr="00A43EF9" w:rsidRDefault="00317D4A" w:rsidP="00317D4A">
            <w:pPr>
              <w:jc w:val="center"/>
              <w:rPr>
                <w:b w:val="0"/>
                <w:sz w:val="18"/>
                <w:szCs w:val="18"/>
              </w:rPr>
            </w:pPr>
            <w:r w:rsidRPr="00A43EF9">
              <w:rPr>
                <w:b w:val="0"/>
                <w:sz w:val="18"/>
                <w:szCs w:val="18"/>
              </w:rPr>
              <w:t>Propiedades del Documento</w:t>
            </w:r>
          </w:p>
        </w:tc>
      </w:tr>
      <w:tr w:rsidR="00317D4A" w:rsidRPr="00520D0D" w14:paraId="7EADE11E" w14:textId="77777777" w:rsidTr="00F408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pct"/>
          </w:tcPr>
          <w:p w14:paraId="7EADE11C" w14:textId="77777777" w:rsidR="00317D4A" w:rsidRPr="00520D0D" w:rsidRDefault="00317D4A" w:rsidP="002403B9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>Nombre del Documento</w:t>
            </w:r>
          </w:p>
        </w:tc>
        <w:tc>
          <w:tcPr>
            <w:tcW w:w="3425" w:type="pct"/>
          </w:tcPr>
          <w:p w14:paraId="7EADE11D" w14:textId="77777777" w:rsidR="00317D4A" w:rsidRPr="00520D0D" w:rsidRDefault="00FB659E" w:rsidP="00F93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alias w:val="Title"/>
                <w:id w:val="103461731"/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AC0757">
                  <w:rPr>
                    <w:sz w:val="18"/>
                    <w:szCs w:val="18"/>
                  </w:rPr>
                  <w:t>T11 Contrato de mantenimiento HW</w:t>
                </w:r>
              </w:sdtContent>
            </w:sdt>
          </w:p>
        </w:tc>
      </w:tr>
      <w:tr w:rsidR="00317D4A" w:rsidRPr="00520D0D" w14:paraId="7EADE121" w14:textId="77777777" w:rsidTr="00F408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pct"/>
          </w:tcPr>
          <w:p w14:paraId="7EADE11F" w14:textId="77777777" w:rsidR="00317D4A" w:rsidRPr="00520D0D" w:rsidRDefault="00317D4A" w:rsidP="002403B9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 xml:space="preserve">Asunto o </w:t>
            </w:r>
            <w:r w:rsidR="00835469">
              <w:rPr>
                <w:sz w:val="18"/>
                <w:szCs w:val="18"/>
              </w:rPr>
              <w:t>Subtít</w:t>
            </w:r>
            <w:r w:rsidRPr="00520D0D">
              <w:rPr>
                <w:sz w:val="18"/>
                <w:szCs w:val="18"/>
              </w:rPr>
              <w:t>ulo</w:t>
            </w:r>
          </w:p>
        </w:tc>
        <w:sdt>
          <w:sdtPr>
            <w:rPr>
              <w:sz w:val="18"/>
              <w:szCs w:val="18"/>
            </w:rPr>
            <w:alias w:val="Subject"/>
            <w:id w:val="-1910920444"/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EndPr/>
          <w:sdtContent>
            <w:tc>
              <w:tcPr>
                <w:tcW w:w="3425" w:type="pct"/>
              </w:tcPr>
              <w:p w14:paraId="7EADE120" w14:textId="77777777" w:rsidR="00317D4A" w:rsidRPr="00520D0D" w:rsidRDefault="00AC3A47" w:rsidP="002403B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Responsable Configuración: Manual de Usuario</w:t>
                </w:r>
              </w:p>
            </w:tc>
          </w:sdtContent>
        </w:sdt>
      </w:tr>
      <w:tr w:rsidR="00317D4A" w:rsidRPr="00520D0D" w14:paraId="7EADE124" w14:textId="77777777" w:rsidTr="00F408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pct"/>
          </w:tcPr>
          <w:p w14:paraId="7EADE122" w14:textId="77777777" w:rsidR="00317D4A" w:rsidRPr="00520D0D" w:rsidRDefault="00317D4A" w:rsidP="002403B9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>Versión</w:t>
            </w:r>
          </w:p>
        </w:tc>
        <w:sdt>
          <w:sdtPr>
            <w:rPr>
              <w:sz w:val="18"/>
              <w:szCs w:val="18"/>
            </w:rPr>
            <w:alias w:val="Version"/>
            <w:id w:val="119299272"/>
            <w:dataBinding w:prefixMappings="xmlns:ns0='http://schemas.microsoft.com/office/2006/metadata/properties' xmlns:ns1='http://www.w3.org/2001/XMLSchema-instance' xmlns:ns2='http://schemas.microsoft.com/sharepoint/v3/fields' " w:xpath="/ns0:properties[1]/documentManagement[1]/ns2:_Version[1]" w:storeItemID="{B35A7502-6CE6-417F-A141-CE7AD2D62548}"/>
            <w:text/>
          </w:sdtPr>
          <w:sdtEndPr/>
          <w:sdtContent>
            <w:tc>
              <w:tcPr>
                <w:tcW w:w="3425" w:type="pct"/>
              </w:tcPr>
              <w:p w14:paraId="7EADE123" w14:textId="7CD7B9E1" w:rsidR="00317D4A" w:rsidRPr="00520D0D" w:rsidRDefault="00317D4A" w:rsidP="00585F8A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20D0D">
                  <w:rPr>
                    <w:sz w:val="18"/>
                    <w:szCs w:val="18"/>
                  </w:rPr>
                  <w:t>1.</w:t>
                </w:r>
                <w:r w:rsidR="00585F8A">
                  <w:rPr>
                    <w:sz w:val="18"/>
                    <w:szCs w:val="18"/>
                  </w:rPr>
                  <w:t>1</w:t>
                </w:r>
              </w:p>
            </w:tc>
          </w:sdtContent>
        </w:sdt>
      </w:tr>
      <w:tr w:rsidR="00317D4A" w:rsidRPr="00520D0D" w14:paraId="7EADE127" w14:textId="77777777" w:rsidTr="00F408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pct"/>
          </w:tcPr>
          <w:p w14:paraId="7EADE125" w14:textId="77777777" w:rsidR="00317D4A" w:rsidRPr="00520D0D" w:rsidRDefault="00317D4A" w:rsidP="002403B9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>Estado</w:t>
            </w:r>
          </w:p>
        </w:tc>
        <w:sdt>
          <w:sdtPr>
            <w:rPr>
              <w:sz w:val="18"/>
              <w:szCs w:val="18"/>
            </w:rPr>
            <w:alias w:val="Status"/>
            <w:id w:val="103461877"/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tc>
              <w:tcPr>
                <w:tcW w:w="3425" w:type="pct"/>
              </w:tcPr>
              <w:p w14:paraId="7EADE126" w14:textId="671B9883" w:rsidR="00317D4A" w:rsidRPr="00520D0D" w:rsidRDefault="00585F8A" w:rsidP="00585F8A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Final</w:t>
                </w:r>
              </w:p>
            </w:tc>
          </w:sdtContent>
        </w:sdt>
      </w:tr>
      <w:tr w:rsidR="00317D4A" w:rsidRPr="00520D0D" w14:paraId="7EADE12A" w14:textId="77777777" w:rsidTr="00F408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pct"/>
          </w:tcPr>
          <w:p w14:paraId="7EADE128" w14:textId="77777777" w:rsidR="00317D4A" w:rsidRPr="00520D0D" w:rsidRDefault="00317D4A" w:rsidP="002403B9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>Nombre del Fichero</w:t>
            </w:r>
          </w:p>
        </w:tc>
        <w:tc>
          <w:tcPr>
            <w:tcW w:w="3425" w:type="pct"/>
          </w:tcPr>
          <w:p w14:paraId="7EADE129" w14:textId="77777777" w:rsidR="00317D4A" w:rsidRPr="00520D0D" w:rsidRDefault="00DD7893" w:rsidP="00240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fldSimple w:instr=" FILENAME   \* MERGEFORMAT ">
              <w:r w:rsidR="0071698A" w:rsidRPr="0071698A">
                <w:rPr>
                  <w:noProof/>
                  <w:sz w:val="18"/>
                  <w:szCs w:val="18"/>
                </w:rPr>
                <w:t>NWT - Manual de Usuario Responsable Configuración.docx</w:t>
              </w:r>
            </w:fldSimple>
          </w:p>
        </w:tc>
      </w:tr>
      <w:tr w:rsidR="00317D4A" w:rsidRPr="00520D0D" w14:paraId="7EADE12D" w14:textId="77777777" w:rsidTr="00F408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pct"/>
          </w:tcPr>
          <w:p w14:paraId="7EADE12B" w14:textId="77777777" w:rsidR="00317D4A" w:rsidRPr="00520D0D" w:rsidRDefault="00317D4A" w:rsidP="002403B9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>Plantilla</w:t>
            </w:r>
          </w:p>
        </w:tc>
        <w:tc>
          <w:tcPr>
            <w:tcW w:w="3425" w:type="pct"/>
          </w:tcPr>
          <w:p w14:paraId="7EADE12C" w14:textId="77777777" w:rsidR="00317D4A" w:rsidRPr="00520D0D" w:rsidRDefault="00DD7893" w:rsidP="00A03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fldSimple w:instr=" TEMPLATE   \* MERGEFORMAT ">
              <w:r w:rsidR="0071698A" w:rsidRPr="0071698A">
                <w:rPr>
                  <w:noProof/>
                  <w:sz w:val="18"/>
                  <w:szCs w:val="18"/>
                </w:rPr>
                <w:t>SSHH-01-PlantillaDocumento_v1.1.dotx</w:t>
              </w:r>
            </w:fldSimple>
          </w:p>
        </w:tc>
      </w:tr>
      <w:tr w:rsidR="00317D4A" w:rsidRPr="002C760D" w14:paraId="7EADE130" w14:textId="77777777" w:rsidTr="00857933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pct"/>
          </w:tcPr>
          <w:p w14:paraId="7EADE12E" w14:textId="77777777" w:rsidR="00317D4A" w:rsidRPr="00520D0D" w:rsidRDefault="00683D7B" w:rsidP="00683D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Servicio</w:t>
            </w:r>
          </w:p>
        </w:tc>
        <w:tc>
          <w:tcPr>
            <w:tcW w:w="3425" w:type="pct"/>
          </w:tcPr>
          <w:p w14:paraId="7EADE12F" w14:textId="77777777" w:rsidR="00317D4A" w:rsidRPr="007E50D5" w:rsidRDefault="00DD7893" w:rsidP="008579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fldSimple w:instr=" DOCPROPERTY  Project  \* MERGEFORMAT ">
              <w:r w:rsidR="0071698A" w:rsidRPr="0071698A">
                <w:rPr>
                  <w:sz w:val="18"/>
                  <w:szCs w:val="18"/>
                </w:rPr>
                <w:t>Servicios Horizontales</w:t>
              </w:r>
            </w:fldSimple>
          </w:p>
        </w:tc>
      </w:tr>
    </w:tbl>
    <w:p w14:paraId="7EADE131" w14:textId="77777777" w:rsidR="00317D4A" w:rsidRPr="007E50D5" w:rsidRDefault="00317D4A" w:rsidP="00E51910"/>
    <w:p w14:paraId="7EADE134" w14:textId="77777777" w:rsidR="00E51910" w:rsidRPr="007E50D5" w:rsidRDefault="00E51910" w:rsidP="00E51910">
      <w:r w:rsidRPr="007E50D5">
        <w:br w:type="page"/>
      </w:r>
    </w:p>
    <w:p w14:paraId="7EADE135" w14:textId="77777777" w:rsidR="0076350F" w:rsidRPr="004B0AB8" w:rsidRDefault="00051F90" w:rsidP="00E51910">
      <w:pPr>
        <w:pStyle w:val="Subtitle"/>
        <w:rPr>
          <w:rFonts w:ascii="Arial" w:hAnsi="Arial" w:cs="Arial"/>
          <w:lang w:val="es-ES"/>
        </w:rPr>
      </w:pPr>
      <w:r w:rsidRPr="004B0AB8">
        <w:rPr>
          <w:rFonts w:ascii="Arial" w:hAnsi="Arial" w:cs="Arial"/>
          <w:lang w:val="es-ES"/>
        </w:rPr>
        <w:lastRenderedPageBreak/>
        <w:t>Índice</w:t>
      </w:r>
    </w:p>
    <w:p w14:paraId="7EADE136" w14:textId="77777777" w:rsidR="00E51910" w:rsidRDefault="00E51910" w:rsidP="00E51910"/>
    <w:sdt>
      <w:sdtPr>
        <w:rPr>
          <w:rFonts w:ascii="Trebuchet MS" w:eastAsiaTheme="minorHAnsi" w:hAnsi="Trebuchet MS" w:cstheme="minorBidi"/>
          <w:b w:val="0"/>
          <w:bCs w:val="0"/>
          <w:color w:val="auto"/>
          <w:sz w:val="22"/>
          <w:szCs w:val="22"/>
          <w:lang w:val="es-ES" w:eastAsia="en-US"/>
        </w:rPr>
        <w:id w:val="-598488858"/>
        <w:docPartObj>
          <w:docPartGallery w:val="Table of Contents"/>
          <w:docPartUnique/>
        </w:docPartObj>
      </w:sdtPr>
      <w:sdtEndPr>
        <w:rPr>
          <w:rFonts w:ascii="Arial" w:hAnsi="Arial"/>
          <w:noProof/>
        </w:rPr>
      </w:sdtEndPr>
      <w:sdtContent>
        <w:p w14:paraId="7EADE137" w14:textId="77777777" w:rsidR="0002015D" w:rsidRPr="0062403A" w:rsidRDefault="0002015D">
          <w:pPr>
            <w:pStyle w:val="TOCHeading"/>
            <w:rPr>
              <w:lang w:val="es-ES"/>
            </w:rPr>
          </w:pPr>
        </w:p>
        <w:p w14:paraId="5314AD7E" w14:textId="77777777" w:rsidR="0071698A" w:rsidRDefault="009C76AE">
          <w:pPr>
            <w:pStyle w:val="TOC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es-ES"/>
            </w:rPr>
          </w:pPr>
          <w:r>
            <w:fldChar w:fldCharType="begin"/>
          </w:r>
          <w:r w:rsidR="0002015D">
            <w:instrText xml:space="preserve"> TOC \o "1-4" \h \z \u </w:instrText>
          </w:r>
          <w:r>
            <w:fldChar w:fldCharType="separate"/>
          </w:r>
          <w:hyperlink w:anchor="_Toc470600874" w:history="1">
            <w:r w:rsidR="0071698A" w:rsidRPr="005A70F3">
              <w:rPr>
                <w:rStyle w:val="Hyperlink"/>
                <w:noProof/>
              </w:rPr>
              <w:t>1</w:t>
            </w:r>
            <w:r w:rsidR="0071698A"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="0071698A" w:rsidRPr="005A70F3">
              <w:rPr>
                <w:rStyle w:val="Hyperlink"/>
                <w:noProof/>
              </w:rPr>
              <w:t>Objeto del documento</w:t>
            </w:r>
            <w:r w:rsidR="0071698A">
              <w:rPr>
                <w:noProof/>
                <w:webHidden/>
              </w:rPr>
              <w:tab/>
            </w:r>
            <w:r w:rsidR="0071698A">
              <w:rPr>
                <w:noProof/>
                <w:webHidden/>
              </w:rPr>
              <w:fldChar w:fldCharType="begin"/>
            </w:r>
            <w:r w:rsidR="0071698A">
              <w:rPr>
                <w:noProof/>
                <w:webHidden/>
              </w:rPr>
              <w:instrText xml:space="preserve"> PAGEREF _Toc470600874 \h </w:instrText>
            </w:r>
            <w:r w:rsidR="0071698A">
              <w:rPr>
                <w:noProof/>
                <w:webHidden/>
              </w:rPr>
            </w:r>
            <w:r w:rsidR="0071698A">
              <w:rPr>
                <w:noProof/>
                <w:webHidden/>
              </w:rPr>
              <w:fldChar w:fldCharType="separate"/>
            </w:r>
            <w:r w:rsidR="0071698A">
              <w:rPr>
                <w:noProof/>
                <w:webHidden/>
              </w:rPr>
              <w:t>3</w:t>
            </w:r>
            <w:r w:rsidR="0071698A">
              <w:rPr>
                <w:noProof/>
                <w:webHidden/>
              </w:rPr>
              <w:fldChar w:fldCharType="end"/>
            </w:r>
          </w:hyperlink>
        </w:p>
        <w:p w14:paraId="5B50A219" w14:textId="77777777" w:rsidR="0071698A" w:rsidRDefault="0071698A">
          <w:pPr>
            <w:pStyle w:val="TOC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470600875" w:history="1">
            <w:r w:rsidRPr="005A70F3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5A70F3">
              <w:rPr>
                <w:rStyle w:val="Hyperlink"/>
                <w:noProof/>
              </w:rPr>
              <w:t>Identificación y acceso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_Toc470600875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67856E" w14:textId="77777777" w:rsidR="0071698A" w:rsidRDefault="0071698A">
          <w:pPr>
            <w:pStyle w:val="TOC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470600876" w:history="1">
            <w:r w:rsidRPr="005A70F3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5A70F3">
              <w:rPr>
                <w:rStyle w:val="Hyperlink"/>
                <w:noProof/>
              </w:rPr>
              <w:t>Actividades y acciones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_Toc470600876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769978" w14:textId="77777777" w:rsidR="0071698A" w:rsidRDefault="0071698A">
          <w:pPr>
            <w:pStyle w:val="TOC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470600877" w:history="1">
            <w:r w:rsidRPr="005A70F3">
              <w:rPr>
                <w:rStyle w:val="Hyperlink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5A70F3">
              <w:rPr>
                <w:rStyle w:val="Hyperlink"/>
                <w:noProof/>
              </w:rPr>
              <w:t>Exportar Detalle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_Toc470600877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EA2F2A" w14:textId="77777777" w:rsidR="0071698A" w:rsidRDefault="0071698A">
          <w:pPr>
            <w:pStyle w:val="TOC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470600878" w:history="1">
            <w:r w:rsidRPr="005A70F3">
              <w:rPr>
                <w:rStyle w:val="Hyperlink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5A70F3">
              <w:rPr>
                <w:rStyle w:val="Hyperlink"/>
                <w:noProof/>
              </w:rPr>
              <w:t>Confirmar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_Toc470600878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203C4B" w14:textId="77777777" w:rsidR="0071698A" w:rsidRDefault="0071698A">
          <w:pPr>
            <w:pStyle w:val="TOC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470600879" w:history="1">
            <w:r w:rsidRPr="005A70F3">
              <w:rPr>
                <w:rStyle w:val="Hyperlink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5A70F3">
              <w:rPr>
                <w:rStyle w:val="Hyperlink"/>
                <w:noProof/>
              </w:rPr>
              <w:t>Rechazar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_Toc470600879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ADE13C" w14:textId="77777777" w:rsidR="0002015D" w:rsidRDefault="009C76AE">
          <w:r>
            <w:rPr>
              <w:b/>
              <w:bCs/>
              <w:noProof/>
            </w:rPr>
            <w:fldChar w:fldCharType="end"/>
          </w:r>
        </w:p>
      </w:sdtContent>
    </w:sdt>
    <w:p w14:paraId="7EADE13D" w14:textId="77777777" w:rsidR="00E51910" w:rsidRDefault="00E51910">
      <w:pPr>
        <w:jc w:val="left"/>
      </w:pPr>
    </w:p>
    <w:p w14:paraId="7EADE13E" w14:textId="77777777" w:rsidR="00F9297D" w:rsidRDefault="00F9297D">
      <w:pPr>
        <w:jc w:val="left"/>
      </w:pPr>
      <w:r>
        <w:br w:type="page"/>
      </w:r>
    </w:p>
    <w:p w14:paraId="7EADE13F" w14:textId="77777777" w:rsidR="00E51910" w:rsidRDefault="00D17E9F" w:rsidP="00F9297D">
      <w:pPr>
        <w:pStyle w:val="Heading1"/>
      </w:pPr>
      <w:bookmarkStart w:id="1" w:name="_Toc470600874"/>
      <w:r>
        <w:lastRenderedPageBreak/>
        <w:t>Objeto del documento</w:t>
      </w:r>
      <w:bookmarkEnd w:id="1"/>
    </w:p>
    <w:p w14:paraId="7EADE140" w14:textId="39EAE843" w:rsidR="00853CDB" w:rsidRDefault="00853CDB" w:rsidP="00585F8A">
      <w:r>
        <w:t>El objetivo del presente documento es servir como guía para la gestión de equipamiento incluido dentro del nuevo contrato de mantenimiento h</w:t>
      </w:r>
      <w:r w:rsidR="00585F8A">
        <w:t>ard</w:t>
      </w:r>
      <w:r>
        <w:t>w</w:t>
      </w:r>
      <w:r w:rsidR="00585F8A">
        <w:t>are</w:t>
      </w:r>
      <w:r>
        <w:t>, proporcionando a los usuarios involucrados las opciones necesarias, para que realicen las diferentes tareas de forma rápida y eficaz.</w:t>
      </w:r>
    </w:p>
    <w:p w14:paraId="7EADE142" w14:textId="58872047" w:rsidR="00853CDB" w:rsidRDefault="00853CDB" w:rsidP="00585F8A">
      <w:r>
        <w:t xml:space="preserve">En este documento vamos a detallar cada una de las opciones que va a tener </w:t>
      </w:r>
      <w:r w:rsidR="00BA4DAC">
        <w:t xml:space="preserve">el usuario con el perfil de Responsable </w:t>
      </w:r>
      <w:r w:rsidR="00964036">
        <w:t>Configuración, para</w:t>
      </w:r>
      <w:r w:rsidR="00DE6D28">
        <w:t xml:space="preserve"> </w:t>
      </w:r>
      <w:r>
        <w:t>gestionar el equipamiento asociado al nuevo contrato de mantenimiento h</w:t>
      </w:r>
      <w:r w:rsidR="00585F8A">
        <w:t>ard</w:t>
      </w:r>
      <w:r>
        <w:t>w</w:t>
      </w:r>
      <w:r w:rsidR="00585F8A">
        <w:t>are</w:t>
      </w:r>
      <w:r>
        <w:t>:</w:t>
      </w:r>
    </w:p>
    <w:p w14:paraId="7EADE143" w14:textId="77777777" w:rsidR="00853CDB" w:rsidRPr="00585F8A" w:rsidRDefault="00E73147" w:rsidP="00585F8A">
      <w:pPr>
        <w:pStyle w:val="ListParagraph"/>
      </w:pPr>
      <w:r w:rsidRPr="00585F8A">
        <w:t>Confirmar</w:t>
      </w:r>
    </w:p>
    <w:p w14:paraId="7EADE144" w14:textId="77777777" w:rsidR="000F735B" w:rsidRPr="00585F8A" w:rsidRDefault="00E73147" w:rsidP="00585F8A">
      <w:pPr>
        <w:pStyle w:val="ListParagraph"/>
      </w:pPr>
      <w:r w:rsidRPr="00585F8A">
        <w:t>Rechazar</w:t>
      </w:r>
    </w:p>
    <w:p w14:paraId="7EADE145" w14:textId="77777777" w:rsidR="006E40AC" w:rsidRDefault="00D17E9F" w:rsidP="006E40AC">
      <w:pPr>
        <w:pStyle w:val="Heading1"/>
      </w:pPr>
      <w:bookmarkStart w:id="2" w:name="_Toc470600875"/>
      <w:r>
        <w:t>Identificación y acceso</w:t>
      </w:r>
      <w:bookmarkEnd w:id="2"/>
    </w:p>
    <w:p w14:paraId="7EADE146" w14:textId="77777777" w:rsidR="00EF43FB" w:rsidRDefault="00EF43FB" w:rsidP="00585F8A">
      <w:r>
        <w:t>La Web Técnica de CGES</w:t>
      </w:r>
      <w:r w:rsidRPr="006A5093">
        <w:t xml:space="preserve"> será accesible mediante un navegador de internet desde Red Corpo</w:t>
      </w:r>
      <w:r>
        <w:t>rativa de la Junta de Andalucía, mediante usuario y contraseña de DMSAS.</w:t>
      </w:r>
    </w:p>
    <w:p w14:paraId="7EADE149" w14:textId="13A8E4E4" w:rsidR="00EB0310" w:rsidRDefault="00585F8A" w:rsidP="00585F8A">
      <w:r>
        <w:t>U</w:t>
      </w:r>
      <w:r w:rsidR="00EF43FB">
        <w:t>na vez introducidos el usuario y contraseña, el sistema realizará la autenticación del mismo sobre el dominio DMSAS, y comprobará que el usuario también está dado de alta en la Web Técnica.</w:t>
      </w:r>
    </w:p>
    <w:p w14:paraId="7EADE14A" w14:textId="77777777" w:rsidR="00EF43FB" w:rsidRDefault="00EF43FB" w:rsidP="00585F8A">
      <w:r>
        <w:t>Si la autenticación es exitosa en ambos sistemas, se accederá a la aplicación directamente.</w:t>
      </w:r>
    </w:p>
    <w:p w14:paraId="1F4F6700" w14:textId="77777777" w:rsidR="001608E3" w:rsidRDefault="001608E3" w:rsidP="00585F8A">
      <w:pPr>
        <w:keepNext/>
        <w:spacing w:after="120"/>
        <w:ind w:left="-425"/>
      </w:pPr>
      <w:r w:rsidRPr="001608E3">
        <w:rPr>
          <w:noProof/>
          <w:lang w:eastAsia="es-ES"/>
        </w:rPr>
        <w:drawing>
          <wp:inline distT="0" distB="0" distL="0" distR="0" wp14:anchorId="54267B50" wp14:editId="3F6FF751">
            <wp:extent cx="6562725" cy="2301574"/>
            <wp:effectExtent l="19050" t="19050" r="9525" b="22860"/>
            <wp:docPr id="15" name="Picture 15" descr="C:\Users\amdiapar\Desktop\2016-12-20 14_22_27-CGES _ Centro de Gestión de Servicios TIC - Web Técnica - Internet Explor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mdiapar\Desktop\2016-12-20 14_22_27-CGES _ Centro de Gestión de Servicios TIC - Web Técnica - Internet Explorer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230157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5BDA799" w14:textId="77777777" w:rsidR="00585F8A" w:rsidRDefault="00585F8A" w:rsidP="00585F8A">
      <w:pPr>
        <w:pStyle w:val="Caption"/>
      </w:pPr>
      <w:r>
        <w:t xml:space="preserve">Figura </w:t>
      </w:r>
      <w:r>
        <w:fldChar w:fldCharType="begin"/>
      </w:r>
      <w:r>
        <w:instrText xml:space="preserve"> SEQ Ilustración \* ARABIC </w:instrText>
      </w:r>
      <w:r>
        <w:fldChar w:fldCharType="separate"/>
      </w:r>
      <w:r w:rsidR="0071698A">
        <w:rPr>
          <w:noProof/>
        </w:rPr>
        <w:t>1</w:t>
      </w:r>
      <w:r>
        <w:fldChar w:fldCharType="end"/>
      </w:r>
      <w:r>
        <w:t>: Acceso a NWT</w:t>
      </w:r>
    </w:p>
    <w:p w14:paraId="7EADE14E" w14:textId="77777777" w:rsidR="00EB0310" w:rsidRDefault="00EB0310" w:rsidP="00EB0310">
      <w:r>
        <w:t>En caso de que el usuario y contraseña no sean válidos</w:t>
      </w:r>
      <w:r w:rsidR="00F25491">
        <w:t>,</w:t>
      </w:r>
      <w:r>
        <w:t xml:space="preserve"> aparecer</w:t>
      </w:r>
      <w:r w:rsidR="00F25491">
        <w:t>á el siguiente mensaje de error:</w:t>
      </w:r>
    </w:p>
    <w:p w14:paraId="72964900" w14:textId="77777777" w:rsidR="00585F8A" w:rsidRDefault="00585F8A" w:rsidP="00585F8A">
      <w:pPr>
        <w:keepNext/>
        <w:spacing w:after="120"/>
        <w:ind w:left="-426"/>
        <w:jc w:val="center"/>
      </w:pPr>
      <w:r>
        <w:rPr>
          <w:noProof/>
          <w:lang w:eastAsia="es-ES"/>
        </w:rPr>
        <w:lastRenderedPageBreak/>
        <w:drawing>
          <wp:inline distT="0" distB="0" distL="0" distR="0" wp14:anchorId="3E41FE31" wp14:editId="04C17492">
            <wp:extent cx="5439535" cy="1647619"/>
            <wp:effectExtent l="19050" t="19050" r="8890" b="10160"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535" cy="1647619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14:paraId="0A7B7B9D" w14:textId="77777777" w:rsidR="00585F8A" w:rsidRPr="001D2408" w:rsidRDefault="00585F8A" w:rsidP="00585F8A">
      <w:pPr>
        <w:pStyle w:val="Caption"/>
      </w:pPr>
      <w:r>
        <w:t xml:space="preserve">Figura </w:t>
      </w:r>
      <w:r>
        <w:fldChar w:fldCharType="begin"/>
      </w:r>
      <w:r>
        <w:instrText xml:space="preserve"> SEQ Ilustración \* ARABIC </w:instrText>
      </w:r>
      <w:r>
        <w:fldChar w:fldCharType="separate"/>
      </w:r>
      <w:r w:rsidR="0071698A">
        <w:rPr>
          <w:noProof/>
        </w:rPr>
        <w:t>2</w:t>
      </w:r>
      <w:r>
        <w:fldChar w:fldCharType="end"/>
      </w:r>
      <w:r>
        <w:t>: Error en la autentificación</w:t>
      </w:r>
    </w:p>
    <w:p w14:paraId="7EADE150" w14:textId="77777777" w:rsidR="00EB0310" w:rsidRDefault="00F25491" w:rsidP="00585F8A">
      <w:r>
        <w:t>Desde el botón</w:t>
      </w:r>
      <w:r w:rsidR="00683338">
        <w:t xml:space="preserve"> podrá acceder a la aplicación de AGESCON para la gestión de credenciales de usuario.</w:t>
      </w:r>
    </w:p>
    <w:p w14:paraId="7EADE154" w14:textId="7A17B2E3" w:rsidR="004148F5" w:rsidRDefault="00585F8A" w:rsidP="004148F5">
      <w:pPr>
        <w:pStyle w:val="Heading1"/>
      </w:pPr>
      <w:bookmarkStart w:id="3" w:name="_Toc470600876"/>
      <w:r>
        <w:t>Actividades</w:t>
      </w:r>
      <w:r w:rsidR="002E645C">
        <w:t xml:space="preserve"> y acciones</w:t>
      </w:r>
      <w:bookmarkEnd w:id="3"/>
    </w:p>
    <w:p w14:paraId="5B8C5AA5" w14:textId="77777777" w:rsidR="00854C9F" w:rsidRDefault="00013D7D" w:rsidP="00585F8A">
      <w:r>
        <w:t xml:space="preserve">Al acceder con el usuario de </w:t>
      </w:r>
      <w:r w:rsidR="006E4467">
        <w:t>DMSAS, se habilitará la siguiente pantalla, para gestionar la actividad requ</w:t>
      </w:r>
      <w:r>
        <w:t>erida.</w:t>
      </w:r>
      <w:r w:rsidR="00585F8A">
        <w:t xml:space="preserve"> </w:t>
      </w:r>
      <w:r w:rsidR="006A6A9E">
        <w:t>En ese formulario el usuario procederá a filtrar y gestionar las diferentes solicitudes recibidas.</w:t>
      </w:r>
    </w:p>
    <w:p w14:paraId="04F150C4" w14:textId="327E5E95" w:rsidR="006A6A9E" w:rsidRDefault="006A6A9E" w:rsidP="00585F8A">
      <w:r>
        <w:t>Deberá determinar si los cambios realizados en la CMDB son correctos.</w:t>
      </w:r>
    </w:p>
    <w:p w14:paraId="245DBCB9" w14:textId="5EABDB83" w:rsidR="0097225C" w:rsidRDefault="0097225C" w:rsidP="002E645C">
      <w:pPr>
        <w:keepNext/>
        <w:spacing w:after="120"/>
        <w:ind w:left="-425"/>
        <w:jc w:val="center"/>
      </w:pPr>
      <w:r w:rsidRPr="0097225C">
        <w:rPr>
          <w:noProof/>
          <w:lang w:eastAsia="es-ES"/>
        </w:rPr>
        <w:drawing>
          <wp:inline distT="0" distB="0" distL="0" distR="0" wp14:anchorId="2C8EAE3C" wp14:editId="2BE5C974">
            <wp:extent cx="6562725" cy="1953864"/>
            <wp:effectExtent l="19050" t="19050" r="9525" b="27940"/>
            <wp:docPr id="16" name="Picture 16" descr="C:\Users\amdiapar\Desktop\2016-12-21 11_27_28-CGES _ Centro de Gestión de Servicios TIC - Web Técn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mdiapar\Desktop\2016-12-21 11_27_28-CGES _ Centro de Gestión de Servicios TIC - Web Técnica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1953864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14:paraId="7E2D141C" w14:textId="22E48E58" w:rsidR="00C8688A" w:rsidRDefault="00854C9F" w:rsidP="002E645C">
      <w:pPr>
        <w:pStyle w:val="Caption"/>
      </w:pPr>
      <w:r>
        <w:t xml:space="preserve">Figura </w:t>
      </w:r>
      <w:r>
        <w:fldChar w:fldCharType="begin"/>
      </w:r>
      <w:r>
        <w:instrText xml:space="preserve"> SEQ Ilustración \* ARABIC </w:instrText>
      </w:r>
      <w:r>
        <w:fldChar w:fldCharType="separate"/>
      </w:r>
      <w:r w:rsidR="0071698A">
        <w:rPr>
          <w:noProof/>
        </w:rPr>
        <w:t>3</w:t>
      </w:r>
      <w:r>
        <w:fldChar w:fldCharType="end"/>
      </w:r>
      <w:r>
        <w:t>: Error en la autentificación</w:t>
      </w:r>
    </w:p>
    <w:p w14:paraId="22696FEF" w14:textId="2C7E1A06" w:rsidR="00C8688A" w:rsidRPr="00C8688A" w:rsidRDefault="002E645C" w:rsidP="00C8688A">
      <w:pPr>
        <w:rPr>
          <w:lang w:val="es-ES_tradnl" w:eastAsia="ar-SA"/>
        </w:rPr>
      </w:pPr>
      <w:r>
        <w:rPr>
          <w:lang w:val="es-ES_tradnl" w:eastAsia="ar-SA"/>
        </w:rPr>
        <w:t>A través de la ventana de búsquedas (ver imagen anterior), podremos realizar las búsquedas según los filtros que se muestran, estos pueden ser:</w:t>
      </w:r>
    </w:p>
    <w:p w14:paraId="6417BBD2" w14:textId="77777777" w:rsidR="002E645C" w:rsidRDefault="002E645C" w:rsidP="002E645C">
      <w:r>
        <w:t>Filtrar para las búsquedas de una solicitud a través de los filtros de texto. Con estos filtros el usuario introduce los datos que dispone de la solicitud y mediante el botón de Filtrar se le realiza la búsqueda solicitada.</w:t>
      </w:r>
    </w:p>
    <w:p w14:paraId="232BF03E" w14:textId="77777777" w:rsidR="003D6153" w:rsidRDefault="003D6153" w:rsidP="002E645C">
      <w:pPr>
        <w:keepNext/>
        <w:spacing w:after="120"/>
        <w:ind w:left="-425"/>
      </w:pPr>
      <w:r w:rsidRPr="003D6153">
        <w:rPr>
          <w:noProof/>
          <w:lang w:eastAsia="es-ES"/>
        </w:rPr>
        <w:lastRenderedPageBreak/>
        <w:drawing>
          <wp:inline distT="0" distB="0" distL="0" distR="0" wp14:anchorId="456044C5" wp14:editId="7ABC1D54">
            <wp:extent cx="6562725" cy="1997256"/>
            <wp:effectExtent l="19050" t="19050" r="9525" b="22225"/>
            <wp:docPr id="18" name="Picture 18" descr="C:\Users\amdiapar\Desktop\2016-12-21 11_29_04-CGES _ Centro de Gestión de Servicios TIC - Web Técn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mdiapar\Desktop\2016-12-21 11_29_04-CGES _ Centro de Gestión de Servicios TIC - Web Técnica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1997256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14:paraId="43C6BEDA" w14:textId="3460CC5C" w:rsidR="002E645C" w:rsidRDefault="002E645C" w:rsidP="002E645C">
      <w:pPr>
        <w:pStyle w:val="Caption"/>
      </w:pPr>
      <w:r w:rsidRPr="00A47F3F">
        <w:t xml:space="preserve">Figura </w:t>
      </w:r>
      <w:r w:rsidRPr="00A47F3F">
        <w:fldChar w:fldCharType="begin"/>
      </w:r>
      <w:r w:rsidRPr="00A47F3F">
        <w:instrText xml:space="preserve"> SEQ Ilustración \* ARABIC </w:instrText>
      </w:r>
      <w:r w:rsidRPr="00A47F3F">
        <w:fldChar w:fldCharType="separate"/>
      </w:r>
      <w:r w:rsidR="0071698A">
        <w:rPr>
          <w:noProof/>
        </w:rPr>
        <w:t>4</w:t>
      </w:r>
      <w:r w:rsidRPr="00A47F3F">
        <w:fldChar w:fldCharType="end"/>
      </w:r>
      <w:r w:rsidRPr="00A47F3F">
        <w:t>: filtro de búsqueda</w:t>
      </w:r>
      <w:r>
        <w:t xml:space="preserve"> por</w:t>
      </w:r>
      <w:r w:rsidRPr="00A47F3F">
        <w:t xml:space="preserve"> código solicitud</w:t>
      </w:r>
    </w:p>
    <w:p w14:paraId="0E0C7AE6" w14:textId="77777777" w:rsidR="002E645C" w:rsidRDefault="002E645C" w:rsidP="002E645C">
      <w:r>
        <w:t>También se pueden realizar búsquedas introduciendo caracteres en el resto de atributos, y este nos devolverá cadenas que coinciden con los caracteres introducidos. A continuación varias imágenes con ejemplos:</w:t>
      </w:r>
    </w:p>
    <w:p w14:paraId="5090257B" w14:textId="77777777" w:rsidR="003D6153" w:rsidRDefault="008C58D5" w:rsidP="002E645C">
      <w:pPr>
        <w:keepNext/>
        <w:spacing w:after="120"/>
        <w:ind w:left="-425"/>
      </w:pPr>
      <w:r>
        <w:rPr>
          <w:noProof/>
          <w:lang w:eastAsia="es-ES"/>
        </w:rPr>
        <w:drawing>
          <wp:inline distT="0" distB="0" distL="0" distR="0" wp14:anchorId="7EADE190" wp14:editId="72824346">
            <wp:extent cx="6562725" cy="2765529"/>
            <wp:effectExtent l="19050" t="19050" r="9525" b="15875"/>
            <wp:docPr id="6" name="Imagen 3" descr="C:\Users\amdiapar\Desktop\2016-04-22 13_21_45-CGES _ Centro de Gestión de Servicios TIC - Web Técnica - Internet Explor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mdiapar\Desktop\2016-04-22 13_21_45-CGES _ Centro de Gestión de Servicios TIC - Web Técnica - Internet Explorer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2765529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14:paraId="40C3B552" w14:textId="77777777" w:rsidR="002E645C" w:rsidRPr="00A47F3F" w:rsidRDefault="002E645C" w:rsidP="002E645C">
      <w:pPr>
        <w:pStyle w:val="Caption"/>
      </w:pPr>
      <w:r w:rsidRPr="00A47F3F">
        <w:t xml:space="preserve">Figura </w:t>
      </w:r>
      <w:r w:rsidRPr="00A47F3F">
        <w:fldChar w:fldCharType="begin"/>
      </w:r>
      <w:r w:rsidRPr="00A47F3F">
        <w:instrText xml:space="preserve"> SEQ Ilustración \* ARABIC </w:instrText>
      </w:r>
      <w:r w:rsidRPr="00A47F3F">
        <w:fldChar w:fldCharType="separate"/>
      </w:r>
      <w:r w:rsidR="0071698A">
        <w:rPr>
          <w:noProof/>
        </w:rPr>
        <w:t>5</w:t>
      </w:r>
      <w:r w:rsidRPr="00A47F3F">
        <w:fldChar w:fldCharType="end"/>
      </w:r>
      <w:r w:rsidRPr="00A47F3F">
        <w:t>:</w:t>
      </w:r>
      <w:r>
        <w:t xml:space="preserve"> filtro de búsqueda con caracteres</w:t>
      </w:r>
    </w:p>
    <w:p w14:paraId="7EADE163" w14:textId="77777777" w:rsidR="00073F45" w:rsidRDefault="00073F45" w:rsidP="00073F45">
      <w:r>
        <w:t>Una vez introducidos los datos de búsqueda devolverá un listado de solicitudes, en base a los filtros introducidos por el usuario.</w:t>
      </w:r>
    </w:p>
    <w:p w14:paraId="4D8B26C7" w14:textId="77777777" w:rsidR="003D6153" w:rsidRDefault="00073F45" w:rsidP="002E645C">
      <w:pPr>
        <w:keepNext/>
        <w:spacing w:after="120"/>
        <w:ind w:left="-425"/>
      </w:pPr>
      <w:r>
        <w:rPr>
          <w:noProof/>
          <w:lang w:eastAsia="es-ES"/>
        </w:rPr>
        <w:lastRenderedPageBreak/>
        <w:drawing>
          <wp:inline distT="0" distB="0" distL="0" distR="0" wp14:anchorId="7EADE192" wp14:editId="369DF035">
            <wp:extent cx="6562725" cy="4251391"/>
            <wp:effectExtent l="19050" t="19050" r="9525" b="15875"/>
            <wp:docPr id="8" name="Imagen 4" descr="C:\Users\amdiapar\Desktop\2016-04-22 13_25_16-CGES _ Centro de Gestión de Servicios TIC - Web Técnica - Internet Explor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mdiapar\Desktop\2016-04-22 13_25_16-CGES _ Centro de Gestión de Servicios TIC - Web Técnica - Internet Explorer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4251391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14:paraId="2FA400C4" w14:textId="77777777" w:rsidR="002E645C" w:rsidRDefault="002E645C" w:rsidP="002E645C">
      <w:pPr>
        <w:pStyle w:val="Caption"/>
      </w:pPr>
      <w:r w:rsidRPr="00A47F3F">
        <w:t xml:space="preserve">Figura </w:t>
      </w:r>
      <w:r w:rsidRPr="00A47F3F">
        <w:fldChar w:fldCharType="begin"/>
      </w:r>
      <w:r w:rsidRPr="00A47F3F">
        <w:instrText xml:space="preserve"> SEQ Ilustración \* ARABIC </w:instrText>
      </w:r>
      <w:r w:rsidRPr="00A47F3F">
        <w:fldChar w:fldCharType="separate"/>
      </w:r>
      <w:r w:rsidR="0071698A">
        <w:rPr>
          <w:noProof/>
        </w:rPr>
        <w:t>6</w:t>
      </w:r>
      <w:r w:rsidRPr="00A47F3F">
        <w:fldChar w:fldCharType="end"/>
      </w:r>
      <w:r w:rsidRPr="00A47F3F">
        <w:t>:</w:t>
      </w:r>
      <w:r>
        <w:t xml:space="preserve"> listado de solicitudes</w:t>
      </w:r>
    </w:p>
    <w:p w14:paraId="7EADE165" w14:textId="6153A96E" w:rsidR="000333D3" w:rsidRDefault="000333D3" w:rsidP="002E645C">
      <w:r>
        <w:t xml:space="preserve">Al seleccionar la solicitud mostrará la información de detalle de la solicitud seleccionada desde la </w:t>
      </w:r>
      <w:r w:rsidR="009B30AA">
        <w:t>cual</w:t>
      </w:r>
      <w:r>
        <w:t xml:space="preserve"> el usuario realizará una de las siguientes </w:t>
      </w:r>
      <w:r w:rsidR="002E645C">
        <w:t>a</w:t>
      </w:r>
      <w:r>
        <w:t>cciones:</w:t>
      </w:r>
    </w:p>
    <w:p w14:paraId="7EADE166" w14:textId="77777777" w:rsidR="000333D3" w:rsidRDefault="000333D3" w:rsidP="00585F8A">
      <w:pPr>
        <w:pStyle w:val="ListParagraph"/>
        <w:numPr>
          <w:ilvl w:val="0"/>
          <w:numId w:val="49"/>
        </w:numPr>
      </w:pPr>
      <w:r>
        <w:t>Exportar Detalle</w:t>
      </w:r>
    </w:p>
    <w:p w14:paraId="7EADE167" w14:textId="77777777" w:rsidR="000333D3" w:rsidRDefault="000333D3" w:rsidP="00585F8A">
      <w:pPr>
        <w:pStyle w:val="ListParagraph"/>
        <w:numPr>
          <w:ilvl w:val="0"/>
          <w:numId w:val="49"/>
        </w:numPr>
      </w:pPr>
      <w:r>
        <w:t xml:space="preserve">Confirmar </w:t>
      </w:r>
    </w:p>
    <w:p w14:paraId="7EADE168" w14:textId="77777777" w:rsidR="000333D3" w:rsidRDefault="000333D3" w:rsidP="00585F8A">
      <w:pPr>
        <w:pStyle w:val="ListParagraph"/>
        <w:numPr>
          <w:ilvl w:val="0"/>
          <w:numId w:val="49"/>
        </w:numPr>
      </w:pPr>
      <w:r>
        <w:t>Rechazar</w:t>
      </w:r>
    </w:p>
    <w:p w14:paraId="4C04898B" w14:textId="348ABA36" w:rsidR="002E645C" w:rsidRPr="002E645C" w:rsidRDefault="000333D3" w:rsidP="002E645C">
      <w:pPr>
        <w:pStyle w:val="Heading2"/>
      </w:pPr>
      <w:bookmarkStart w:id="4" w:name="_Toc470600877"/>
      <w:r w:rsidRPr="002E645C">
        <w:t>Exportar Detalle</w:t>
      </w:r>
      <w:bookmarkEnd w:id="4"/>
    </w:p>
    <w:p w14:paraId="7EADE169" w14:textId="3925D627" w:rsidR="000333D3" w:rsidRDefault="000333D3" w:rsidP="002E645C">
      <w:r>
        <w:t>Permite exportar al usuario los deta</w:t>
      </w:r>
      <w:r w:rsidR="002E645C">
        <w:t>lles de la solicitud mediante PDF.</w:t>
      </w:r>
    </w:p>
    <w:p w14:paraId="0239D3E5" w14:textId="5190A159" w:rsidR="002E645C" w:rsidRDefault="000333D3" w:rsidP="002E645C">
      <w:pPr>
        <w:pStyle w:val="Heading2"/>
      </w:pPr>
      <w:bookmarkStart w:id="5" w:name="_Toc470600878"/>
      <w:r w:rsidRPr="001450AC">
        <w:t>Confirmar</w:t>
      </w:r>
      <w:bookmarkEnd w:id="5"/>
    </w:p>
    <w:p w14:paraId="7EADE16B" w14:textId="6FE10243" w:rsidR="000333D3" w:rsidRDefault="000333D3" w:rsidP="002E645C">
      <w:r>
        <w:t xml:space="preserve">El usuario procederá a la revisión de datos de la </w:t>
      </w:r>
      <w:r w:rsidR="002E645C">
        <w:t>s</w:t>
      </w:r>
      <w:r>
        <w:t xml:space="preserve">olicitud para Confirmar que son correctos mediante esta </w:t>
      </w:r>
      <w:r w:rsidR="002E645C">
        <w:t>a</w:t>
      </w:r>
      <w:r>
        <w:t>cción.</w:t>
      </w:r>
    </w:p>
    <w:p w14:paraId="0CEC3F39" w14:textId="77777777" w:rsidR="003D6153" w:rsidRDefault="000333D3" w:rsidP="002E645C">
      <w:pPr>
        <w:keepNext/>
        <w:spacing w:after="120"/>
        <w:ind w:left="-425"/>
      </w:pPr>
      <w:r>
        <w:rPr>
          <w:noProof/>
          <w:lang w:eastAsia="es-ES"/>
        </w:rPr>
        <w:lastRenderedPageBreak/>
        <w:drawing>
          <wp:inline distT="0" distB="0" distL="0" distR="0" wp14:anchorId="7EADE194" wp14:editId="7C3C4644">
            <wp:extent cx="6562725" cy="4303854"/>
            <wp:effectExtent l="19050" t="19050" r="9525" b="20955"/>
            <wp:docPr id="11" name="Imagen 5" descr="C:\Users\amdiapar\Desktop\2016-04-22 13_31_58-CGES _ Centro de Gestión de Servicios TIC - Web Técnica - Internet Explor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mdiapar\Desktop\2016-04-22 13_31_58-CGES _ Centro de Gestión de Servicios TIC - Web Técnica - Internet Explorer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4303854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14:paraId="2E0AC5FA" w14:textId="22011F1E" w:rsidR="002E645C" w:rsidRDefault="002E645C" w:rsidP="002E645C">
      <w:pPr>
        <w:pStyle w:val="Caption"/>
      </w:pPr>
      <w:r w:rsidRPr="00A47F3F">
        <w:t xml:space="preserve">Figura </w:t>
      </w:r>
      <w:r w:rsidRPr="00A47F3F">
        <w:fldChar w:fldCharType="begin"/>
      </w:r>
      <w:r w:rsidRPr="00A47F3F">
        <w:instrText xml:space="preserve"> SEQ Ilustración \* ARABIC </w:instrText>
      </w:r>
      <w:r w:rsidRPr="00A47F3F">
        <w:fldChar w:fldCharType="separate"/>
      </w:r>
      <w:r w:rsidR="0071698A">
        <w:rPr>
          <w:noProof/>
        </w:rPr>
        <w:t>7</w:t>
      </w:r>
      <w:r w:rsidRPr="00A47F3F">
        <w:fldChar w:fldCharType="end"/>
      </w:r>
      <w:r w:rsidRPr="00A47F3F">
        <w:t>:</w:t>
      </w:r>
      <w:r>
        <w:t xml:space="preserve"> </w:t>
      </w:r>
      <w:r>
        <w:t>confirmación de los datos registrados</w:t>
      </w:r>
    </w:p>
    <w:p w14:paraId="20138C87" w14:textId="2902ED96" w:rsidR="002E645C" w:rsidRDefault="002E645C" w:rsidP="002E645C">
      <w:pPr>
        <w:pStyle w:val="Heading2"/>
      </w:pPr>
      <w:bookmarkStart w:id="6" w:name="_Toc470600879"/>
      <w:r>
        <w:t>Rechazar</w:t>
      </w:r>
      <w:bookmarkEnd w:id="6"/>
    </w:p>
    <w:p w14:paraId="7EADE170" w14:textId="308F552D" w:rsidR="000333D3" w:rsidRDefault="000333D3" w:rsidP="000333D3">
      <w:r>
        <w:t xml:space="preserve">Si al comprobar los datos de la </w:t>
      </w:r>
      <w:r w:rsidR="002E645C">
        <w:t>s</w:t>
      </w:r>
      <w:r>
        <w:t>olicitud no son correctos, el usuario proced</w:t>
      </w:r>
      <w:r w:rsidR="002E645C">
        <w:t>erá a rechazarla mediante esta a</w:t>
      </w:r>
      <w:r>
        <w:t>cción.</w:t>
      </w:r>
    </w:p>
    <w:p w14:paraId="7EADE171" w14:textId="51A25FEF" w:rsidR="0032580B" w:rsidRDefault="0032580B" w:rsidP="000333D3">
      <w:r>
        <w:t xml:space="preserve">Una vez rechazada volverá al </w:t>
      </w:r>
      <w:r w:rsidR="002E645C">
        <w:t>p</w:t>
      </w:r>
      <w:r>
        <w:t>roveedor para aportar más información, de esta forma volverá al usuario hasta que dé su aprobación.</w:t>
      </w:r>
    </w:p>
    <w:p w14:paraId="1C85C705" w14:textId="77777777" w:rsidR="003D6153" w:rsidRDefault="006C7D8F" w:rsidP="002E645C">
      <w:pPr>
        <w:keepNext/>
        <w:spacing w:after="120"/>
        <w:ind w:left="-425"/>
      </w:pPr>
      <w:r>
        <w:rPr>
          <w:noProof/>
          <w:lang w:eastAsia="es-ES"/>
        </w:rPr>
        <w:lastRenderedPageBreak/>
        <w:drawing>
          <wp:inline distT="0" distB="0" distL="0" distR="0" wp14:anchorId="7EADE196" wp14:editId="5ED70BD4">
            <wp:extent cx="6562725" cy="4288410"/>
            <wp:effectExtent l="19050" t="19050" r="9525" b="17145"/>
            <wp:docPr id="12" name="Imagen 6" descr="C:\Users\amdiapar\Desktop\2016-04-22 13_32_56-CGES _ Centro de Gestión de Servicios TIC - Web Técnica - Internet Explor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mdiapar\Desktop\2016-04-22 13_32_56-CGES _ Centro de Gestión de Servicios TIC - Web Técnica - Internet Explorer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428841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14:paraId="342A3959" w14:textId="7F4069F9" w:rsidR="002E645C" w:rsidRDefault="002E645C" w:rsidP="002E645C">
      <w:pPr>
        <w:pStyle w:val="Caption"/>
      </w:pPr>
      <w:r w:rsidRPr="00A47F3F">
        <w:t xml:space="preserve">Figura </w:t>
      </w:r>
      <w:r w:rsidRPr="00A47F3F">
        <w:fldChar w:fldCharType="begin"/>
      </w:r>
      <w:r w:rsidRPr="00A47F3F">
        <w:instrText xml:space="preserve"> SEQ Ilustración \* ARABIC </w:instrText>
      </w:r>
      <w:r w:rsidRPr="00A47F3F">
        <w:fldChar w:fldCharType="separate"/>
      </w:r>
      <w:r w:rsidR="0071698A">
        <w:rPr>
          <w:noProof/>
        </w:rPr>
        <w:t>8</w:t>
      </w:r>
      <w:r w:rsidRPr="00A47F3F">
        <w:fldChar w:fldCharType="end"/>
      </w:r>
      <w:r w:rsidRPr="00A47F3F">
        <w:t>:</w:t>
      </w:r>
      <w:r>
        <w:t xml:space="preserve"> </w:t>
      </w:r>
      <w:r>
        <w:t>rechazar datos registrados</w:t>
      </w:r>
    </w:p>
    <w:sectPr w:rsidR="002E645C" w:rsidSect="00585F8A">
      <w:headerReference w:type="default" r:id="rId27"/>
      <w:footerReference w:type="default" r:id="rId28"/>
      <w:pgSz w:w="11906" w:h="16838" w:code="9"/>
      <w:pgMar w:top="720" w:right="1133" w:bottom="720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33B4C" w14:textId="77777777" w:rsidR="00FB659E" w:rsidRDefault="00FB659E" w:rsidP="00CD71FC">
      <w:pPr>
        <w:spacing w:after="0" w:line="240" w:lineRule="auto"/>
      </w:pPr>
      <w:r>
        <w:separator/>
      </w:r>
    </w:p>
  </w:endnote>
  <w:endnote w:type="continuationSeparator" w:id="0">
    <w:p w14:paraId="3417ABB5" w14:textId="77777777" w:rsidR="00FB659E" w:rsidRDefault="00FB659E" w:rsidP="00CD7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4904" w:type="pct"/>
      <w:tblInd w:w="108" w:type="dxa"/>
      <w:tblBorders>
        <w:top w:val="single" w:sz="4" w:space="0" w:color="2973BE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5"/>
      <w:gridCol w:w="2180"/>
    </w:tblGrid>
    <w:tr w:rsidR="00CD1E73" w:rsidRPr="004B0AB8" w14:paraId="7EADE1A6" w14:textId="77777777" w:rsidTr="00F40809">
      <w:tc>
        <w:tcPr>
          <w:tcW w:w="3812" w:type="pct"/>
        </w:tcPr>
        <w:p w14:paraId="7EADE1A3" w14:textId="77777777" w:rsidR="00CD1E73" w:rsidRDefault="00CD1E73" w:rsidP="008A0270">
          <w:pPr>
            <w:rPr>
              <w:color w:val="0970B3"/>
              <w:sz w:val="20"/>
              <w:szCs w:val="20"/>
            </w:rPr>
          </w:pPr>
          <w:r w:rsidRPr="008A0270">
            <w:rPr>
              <w:color w:val="0970B3"/>
              <w:sz w:val="20"/>
              <w:szCs w:val="20"/>
            </w:rPr>
            <w:t>Subdirección de Tecnologías de la Información y las Comunicaciones</w:t>
          </w:r>
        </w:p>
        <w:p w14:paraId="7EADE1A4" w14:textId="77777777" w:rsidR="00CD1E73" w:rsidRPr="007E50D5" w:rsidRDefault="00CD1E73" w:rsidP="00A42CBA">
          <w:pPr>
            <w:rPr>
              <w:color w:val="0970B3"/>
              <w:sz w:val="18"/>
              <w:szCs w:val="18"/>
            </w:rPr>
          </w:pPr>
          <w:r>
            <w:rPr>
              <w:color w:val="0970B3"/>
              <w:sz w:val="20"/>
              <w:szCs w:val="20"/>
            </w:rPr>
            <w:t>Servicios Horizontales</w:t>
          </w:r>
        </w:p>
      </w:tc>
      <w:tc>
        <w:tcPr>
          <w:tcW w:w="1188" w:type="pct"/>
        </w:tcPr>
        <w:p w14:paraId="7EADE1A5" w14:textId="77777777" w:rsidR="00CD1E73" w:rsidRPr="004B0AB8" w:rsidRDefault="00CD1E73" w:rsidP="00D657BD">
          <w:pPr>
            <w:pStyle w:val="Footer"/>
            <w:jc w:val="right"/>
            <w:rPr>
              <w:color w:val="0970B3"/>
              <w:sz w:val="20"/>
              <w:szCs w:val="20"/>
            </w:rPr>
          </w:pPr>
          <w:r w:rsidRPr="004B0AB8">
            <w:rPr>
              <w:color w:val="0970B3"/>
              <w:sz w:val="20"/>
              <w:szCs w:val="20"/>
            </w:rPr>
            <w:t xml:space="preserve">Página </w:t>
          </w:r>
          <w:r w:rsidR="009C76AE" w:rsidRPr="004B0AB8">
            <w:rPr>
              <w:color w:val="0970B3"/>
              <w:sz w:val="20"/>
              <w:szCs w:val="20"/>
            </w:rPr>
            <w:fldChar w:fldCharType="begin"/>
          </w:r>
          <w:r w:rsidRPr="004B0AB8">
            <w:rPr>
              <w:color w:val="0970B3"/>
              <w:sz w:val="20"/>
              <w:szCs w:val="20"/>
            </w:rPr>
            <w:instrText xml:space="preserve"> PAGE   \* MERGEFORMAT </w:instrText>
          </w:r>
          <w:r w:rsidR="009C76AE" w:rsidRPr="004B0AB8">
            <w:rPr>
              <w:color w:val="0970B3"/>
              <w:sz w:val="20"/>
              <w:szCs w:val="20"/>
            </w:rPr>
            <w:fldChar w:fldCharType="separate"/>
          </w:r>
          <w:r w:rsidR="0071698A">
            <w:rPr>
              <w:noProof/>
              <w:color w:val="0970B3"/>
              <w:sz w:val="20"/>
              <w:szCs w:val="20"/>
            </w:rPr>
            <w:t>8</w:t>
          </w:r>
          <w:r w:rsidR="009C76AE" w:rsidRPr="004B0AB8">
            <w:rPr>
              <w:color w:val="0970B3"/>
              <w:sz w:val="20"/>
              <w:szCs w:val="20"/>
            </w:rPr>
            <w:fldChar w:fldCharType="end"/>
          </w:r>
        </w:p>
      </w:tc>
    </w:tr>
  </w:tbl>
  <w:p w14:paraId="7EADE1A7" w14:textId="77777777" w:rsidR="00CD1E73" w:rsidRDefault="00CD1E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64E298" w14:textId="77777777" w:rsidR="00FB659E" w:rsidRDefault="00FB659E" w:rsidP="00CD71FC">
      <w:pPr>
        <w:spacing w:after="0" w:line="240" w:lineRule="auto"/>
      </w:pPr>
      <w:r>
        <w:separator/>
      </w:r>
    </w:p>
  </w:footnote>
  <w:footnote w:type="continuationSeparator" w:id="0">
    <w:p w14:paraId="21FBBFDD" w14:textId="77777777" w:rsidR="00FB659E" w:rsidRDefault="00FB659E" w:rsidP="00CD7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single" w:sz="4" w:space="0" w:color="2973BE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28" w:type="dxa"/>
      </w:tblCellMar>
      <w:tblLook w:val="04A0" w:firstRow="1" w:lastRow="0" w:firstColumn="1" w:lastColumn="0" w:noHBand="0" w:noVBand="1"/>
    </w:tblPr>
    <w:tblGrid>
      <w:gridCol w:w="4056"/>
      <w:gridCol w:w="5299"/>
    </w:tblGrid>
    <w:tr w:rsidR="00CD1E73" w:rsidRPr="00F67B6F" w14:paraId="7EADE19E" w14:textId="77777777" w:rsidTr="004B13B1">
      <w:trPr>
        <w:trHeight w:val="545"/>
      </w:trPr>
      <w:sdt>
        <w:sdtPr>
          <w:rPr>
            <w:color w:val="0970B3"/>
            <w:sz w:val="24"/>
            <w:szCs w:val="28"/>
          </w:rPr>
          <w:alias w:val="Title"/>
          <w:id w:val="2134822711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417" w:type="dxa"/>
              <w:vAlign w:val="center"/>
            </w:tcPr>
            <w:p w14:paraId="7EADE19C" w14:textId="77777777" w:rsidR="00CD1E73" w:rsidRPr="00F67B6F" w:rsidRDefault="00CD1E73" w:rsidP="002058E4">
              <w:pPr>
                <w:pStyle w:val="Header"/>
                <w:jc w:val="left"/>
                <w:rPr>
                  <w:color w:val="0970B3"/>
                  <w:sz w:val="28"/>
                  <w:szCs w:val="28"/>
                </w:rPr>
              </w:pPr>
              <w:r>
                <w:rPr>
                  <w:color w:val="0970B3"/>
                  <w:sz w:val="24"/>
                  <w:szCs w:val="28"/>
                </w:rPr>
                <w:t>T11 Contrato de mantenimiento HW</w:t>
              </w:r>
            </w:p>
          </w:tc>
        </w:sdtContent>
      </w:sdt>
      <w:tc>
        <w:tcPr>
          <w:tcW w:w="6073" w:type="dxa"/>
          <w:vMerge w:val="restart"/>
          <w:vAlign w:val="center"/>
        </w:tcPr>
        <w:p w14:paraId="7EADE19D" w14:textId="77777777" w:rsidR="00CD1E73" w:rsidRPr="00F67B6F" w:rsidRDefault="00CD1E73" w:rsidP="0028615A">
          <w:pPr>
            <w:pStyle w:val="Header"/>
            <w:jc w:val="right"/>
            <w:rPr>
              <w:color w:val="0970B3"/>
            </w:rPr>
          </w:pPr>
        </w:p>
      </w:tc>
    </w:tr>
    <w:tr w:rsidR="00CD1E73" w:rsidRPr="00F67B6F" w14:paraId="7EADE1A1" w14:textId="77777777" w:rsidTr="004B13B1">
      <w:trPr>
        <w:trHeight w:val="545"/>
      </w:trPr>
      <w:sdt>
        <w:sdtPr>
          <w:rPr>
            <w:color w:val="0970B3"/>
            <w:sz w:val="20"/>
          </w:rPr>
          <w:alias w:val="Subtitle"/>
          <w:id w:val="-389424142"/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tc>
            <w:tcPr>
              <w:tcW w:w="4417" w:type="dxa"/>
              <w:vAlign w:val="center"/>
            </w:tcPr>
            <w:p w14:paraId="7EADE19F" w14:textId="77777777" w:rsidR="00CD1E73" w:rsidRPr="00F67B6F" w:rsidRDefault="00CD1E73" w:rsidP="0062403A">
              <w:pPr>
                <w:pStyle w:val="Header"/>
                <w:jc w:val="left"/>
                <w:rPr>
                  <w:color w:val="0970B3"/>
                </w:rPr>
              </w:pPr>
              <w:r>
                <w:rPr>
                  <w:color w:val="0970B3"/>
                  <w:sz w:val="20"/>
                </w:rPr>
                <w:t>Responsable Configuración: Manual de Usuario</w:t>
              </w:r>
            </w:p>
          </w:tc>
        </w:sdtContent>
      </w:sdt>
      <w:tc>
        <w:tcPr>
          <w:tcW w:w="6073" w:type="dxa"/>
          <w:vMerge/>
        </w:tcPr>
        <w:p w14:paraId="7EADE1A0" w14:textId="77777777" w:rsidR="00CD1E73" w:rsidRPr="00F67B6F" w:rsidRDefault="00CD1E73">
          <w:pPr>
            <w:pStyle w:val="Header"/>
            <w:rPr>
              <w:color w:val="0970B3"/>
            </w:rPr>
          </w:pPr>
        </w:p>
      </w:tc>
    </w:tr>
  </w:tbl>
  <w:p w14:paraId="7EADE1A2" w14:textId="77777777" w:rsidR="00CD1E73" w:rsidRDefault="00CD1E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63A2"/>
    <w:multiLevelType w:val="hybridMultilevel"/>
    <w:tmpl w:val="F424D482"/>
    <w:lvl w:ilvl="0" w:tplc="0C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 w15:restartNumberingAfterBreak="0">
    <w:nsid w:val="043508E2"/>
    <w:multiLevelType w:val="hybridMultilevel"/>
    <w:tmpl w:val="A0CAEDAA"/>
    <w:lvl w:ilvl="0" w:tplc="01D46782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DB148C"/>
    <w:multiLevelType w:val="hybridMultilevel"/>
    <w:tmpl w:val="DDBC30CE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CAC5F4E"/>
    <w:multiLevelType w:val="hybridMultilevel"/>
    <w:tmpl w:val="FA9A90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F03F1"/>
    <w:multiLevelType w:val="hybridMultilevel"/>
    <w:tmpl w:val="B2E6C3DC"/>
    <w:lvl w:ilvl="0" w:tplc="85EAF27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947C7"/>
    <w:multiLevelType w:val="hybridMultilevel"/>
    <w:tmpl w:val="B43004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359BC"/>
    <w:multiLevelType w:val="hybridMultilevel"/>
    <w:tmpl w:val="8D2C47A0"/>
    <w:lvl w:ilvl="0" w:tplc="0C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14361473"/>
    <w:multiLevelType w:val="hybridMultilevel"/>
    <w:tmpl w:val="74E637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4380C"/>
    <w:multiLevelType w:val="hybridMultilevel"/>
    <w:tmpl w:val="B77EEF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A7B7B"/>
    <w:multiLevelType w:val="hybridMultilevel"/>
    <w:tmpl w:val="EB4ED05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B0CAE"/>
    <w:multiLevelType w:val="hybridMultilevel"/>
    <w:tmpl w:val="C13EE3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064AD7"/>
    <w:multiLevelType w:val="hybridMultilevel"/>
    <w:tmpl w:val="B5AAC670"/>
    <w:lvl w:ilvl="0" w:tplc="0C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6A660A5"/>
    <w:multiLevelType w:val="hybridMultilevel"/>
    <w:tmpl w:val="582E40C0"/>
    <w:lvl w:ilvl="0" w:tplc="01D46782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E500E"/>
    <w:multiLevelType w:val="hybridMultilevel"/>
    <w:tmpl w:val="E3A499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3647C6"/>
    <w:multiLevelType w:val="hybridMultilevel"/>
    <w:tmpl w:val="92FEB4FC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C3183"/>
    <w:multiLevelType w:val="multilevel"/>
    <w:tmpl w:val="7C7AE46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26"/>
        </w:tabs>
        <w:ind w:left="142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61A3D57"/>
    <w:multiLevelType w:val="hybridMultilevel"/>
    <w:tmpl w:val="D9A88884"/>
    <w:lvl w:ilvl="0" w:tplc="4A18F62E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06B10EC"/>
    <w:multiLevelType w:val="hybridMultilevel"/>
    <w:tmpl w:val="E66072D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D36B0B"/>
    <w:multiLevelType w:val="hybridMultilevel"/>
    <w:tmpl w:val="C33ED346"/>
    <w:lvl w:ilvl="0" w:tplc="0C0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433E5B49"/>
    <w:multiLevelType w:val="hybridMultilevel"/>
    <w:tmpl w:val="9350DA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A3006B"/>
    <w:multiLevelType w:val="hybridMultilevel"/>
    <w:tmpl w:val="724401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F1B48"/>
    <w:multiLevelType w:val="hybridMultilevel"/>
    <w:tmpl w:val="41B66108"/>
    <w:lvl w:ilvl="0" w:tplc="01D46782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C5C7304"/>
    <w:multiLevelType w:val="hybridMultilevel"/>
    <w:tmpl w:val="6FBA9C1E"/>
    <w:lvl w:ilvl="0" w:tplc="0C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3" w15:restartNumberingAfterBreak="0">
    <w:nsid w:val="671E3235"/>
    <w:multiLevelType w:val="hybridMultilevel"/>
    <w:tmpl w:val="9D9AB3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D7783"/>
    <w:multiLevelType w:val="hybridMultilevel"/>
    <w:tmpl w:val="A0CAEDAA"/>
    <w:lvl w:ilvl="0" w:tplc="01D46782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0A40A8A"/>
    <w:multiLevelType w:val="hybridMultilevel"/>
    <w:tmpl w:val="EC3C4C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3D4CF3"/>
    <w:multiLevelType w:val="hybridMultilevel"/>
    <w:tmpl w:val="B43C05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0A4344"/>
    <w:multiLevelType w:val="hybridMultilevel"/>
    <w:tmpl w:val="B32ADF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347C68"/>
    <w:multiLevelType w:val="hybridMultilevel"/>
    <w:tmpl w:val="F620C388"/>
    <w:lvl w:ilvl="0" w:tplc="0C0A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9" w15:restartNumberingAfterBreak="0">
    <w:nsid w:val="767119FF"/>
    <w:multiLevelType w:val="hybridMultilevel"/>
    <w:tmpl w:val="F7C6FE8A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9AC033E"/>
    <w:multiLevelType w:val="hybridMultilevel"/>
    <w:tmpl w:val="FC948684"/>
    <w:lvl w:ilvl="0" w:tplc="462698D0">
      <w:start w:val="1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2F7373"/>
    <w:multiLevelType w:val="hybridMultilevel"/>
    <w:tmpl w:val="A036A2CA"/>
    <w:lvl w:ilvl="0" w:tplc="01D46782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F7B7214"/>
    <w:multiLevelType w:val="hybridMultilevel"/>
    <w:tmpl w:val="534281FC"/>
    <w:lvl w:ilvl="0" w:tplc="0450B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30"/>
  </w:num>
  <w:num w:numId="4">
    <w:abstractNumId w:val="19"/>
  </w:num>
  <w:num w:numId="5">
    <w:abstractNumId w:val="3"/>
  </w:num>
  <w:num w:numId="6">
    <w:abstractNumId w:val="6"/>
  </w:num>
  <w:num w:numId="7">
    <w:abstractNumId w:val="8"/>
  </w:num>
  <w:num w:numId="8">
    <w:abstractNumId w:val="22"/>
  </w:num>
  <w:num w:numId="9">
    <w:abstractNumId w:val="13"/>
  </w:num>
  <w:num w:numId="10">
    <w:abstractNumId w:val="9"/>
  </w:num>
  <w:num w:numId="11">
    <w:abstractNumId w:val="5"/>
  </w:num>
  <w:num w:numId="12">
    <w:abstractNumId w:val="10"/>
  </w:num>
  <w:num w:numId="13">
    <w:abstractNumId w:val="15"/>
  </w:num>
  <w:num w:numId="14">
    <w:abstractNumId w:val="16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4"/>
    </w:lvlOverride>
    <w:lvlOverride w:ilvl="1">
      <w:startOverride w:val="1"/>
    </w:lvlOverride>
    <w:lvlOverride w:ilvl="2">
      <w:startOverride w:val="3"/>
    </w:lvlOverride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1"/>
  </w:num>
  <w:num w:numId="23">
    <w:abstractNumId w:val="15"/>
  </w:num>
  <w:num w:numId="24">
    <w:abstractNumId w:val="15"/>
  </w:num>
  <w:num w:numId="25">
    <w:abstractNumId w:val="32"/>
  </w:num>
  <w:num w:numId="26">
    <w:abstractNumId w:val="15"/>
  </w:num>
  <w:num w:numId="27">
    <w:abstractNumId w:val="21"/>
  </w:num>
  <w:num w:numId="28">
    <w:abstractNumId w:val="1"/>
  </w:num>
  <w:num w:numId="29">
    <w:abstractNumId w:val="14"/>
  </w:num>
  <w:num w:numId="30">
    <w:abstractNumId w:val="12"/>
  </w:num>
  <w:num w:numId="31">
    <w:abstractNumId w:val="29"/>
  </w:num>
  <w:num w:numId="32">
    <w:abstractNumId w:val="0"/>
  </w:num>
  <w:num w:numId="33">
    <w:abstractNumId w:val="15"/>
  </w:num>
  <w:num w:numId="34">
    <w:abstractNumId w:val="15"/>
  </w:num>
  <w:num w:numId="35">
    <w:abstractNumId w:val="24"/>
  </w:num>
  <w:num w:numId="36">
    <w:abstractNumId w:val="31"/>
  </w:num>
  <w:num w:numId="37">
    <w:abstractNumId w:val="15"/>
  </w:num>
  <w:num w:numId="38">
    <w:abstractNumId w:val="25"/>
  </w:num>
  <w:num w:numId="39">
    <w:abstractNumId w:val="27"/>
  </w:num>
  <w:num w:numId="40">
    <w:abstractNumId w:val="4"/>
  </w:num>
  <w:num w:numId="41">
    <w:abstractNumId w:val="15"/>
  </w:num>
  <w:num w:numId="42">
    <w:abstractNumId w:val="20"/>
  </w:num>
  <w:num w:numId="43">
    <w:abstractNumId w:val="18"/>
  </w:num>
  <w:num w:numId="44">
    <w:abstractNumId w:val="26"/>
  </w:num>
  <w:num w:numId="45">
    <w:abstractNumId w:val="17"/>
  </w:num>
  <w:num w:numId="46">
    <w:abstractNumId w:val="28"/>
  </w:num>
  <w:num w:numId="47">
    <w:abstractNumId w:val="15"/>
  </w:num>
  <w:num w:numId="48">
    <w:abstractNumId w:val="7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23B"/>
    <w:rsid w:val="0001074D"/>
    <w:rsid w:val="00013168"/>
    <w:rsid w:val="00013D7D"/>
    <w:rsid w:val="0002015D"/>
    <w:rsid w:val="0002481C"/>
    <w:rsid w:val="00024A33"/>
    <w:rsid w:val="00031349"/>
    <w:rsid w:val="000333D3"/>
    <w:rsid w:val="00040DA8"/>
    <w:rsid w:val="00047A10"/>
    <w:rsid w:val="00051F90"/>
    <w:rsid w:val="000535A0"/>
    <w:rsid w:val="0005421B"/>
    <w:rsid w:val="0005652F"/>
    <w:rsid w:val="00060717"/>
    <w:rsid w:val="00062FC4"/>
    <w:rsid w:val="00073F45"/>
    <w:rsid w:val="000774D8"/>
    <w:rsid w:val="00082DBE"/>
    <w:rsid w:val="000830A6"/>
    <w:rsid w:val="00090ADD"/>
    <w:rsid w:val="000925AD"/>
    <w:rsid w:val="000A26EF"/>
    <w:rsid w:val="000A2EF7"/>
    <w:rsid w:val="000A34F3"/>
    <w:rsid w:val="000A5615"/>
    <w:rsid w:val="000A6F4D"/>
    <w:rsid w:val="000A7290"/>
    <w:rsid w:val="000B0637"/>
    <w:rsid w:val="000B57F2"/>
    <w:rsid w:val="000D3FF1"/>
    <w:rsid w:val="000D68E3"/>
    <w:rsid w:val="000E33D7"/>
    <w:rsid w:val="000F0D64"/>
    <w:rsid w:val="000F2DA0"/>
    <w:rsid w:val="000F5B14"/>
    <w:rsid w:val="000F735B"/>
    <w:rsid w:val="000F7885"/>
    <w:rsid w:val="00106046"/>
    <w:rsid w:val="00115660"/>
    <w:rsid w:val="00120FDF"/>
    <w:rsid w:val="00122B91"/>
    <w:rsid w:val="001255E4"/>
    <w:rsid w:val="0012720A"/>
    <w:rsid w:val="00135C97"/>
    <w:rsid w:val="001450AC"/>
    <w:rsid w:val="00155053"/>
    <w:rsid w:val="00156E71"/>
    <w:rsid w:val="001608E3"/>
    <w:rsid w:val="001731E8"/>
    <w:rsid w:val="001733A7"/>
    <w:rsid w:val="00173A82"/>
    <w:rsid w:val="001748B0"/>
    <w:rsid w:val="00174B29"/>
    <w:rsid w:val="00177231"/>
    <w:rsid w:val="0018209F"/>
    <w:rsid w:val="001B6B35"/>
    <w:rsid w:val="001C05F2"/>
    <w:rsid w:val="001D0051"/>
    <w:rsid w:val="001D4DA1"/>
    <w:rsid w:val="001E116C"/>
    <w:rsid w:val="001E1492"/>
    <w:rsid w:val="001E3290"/>
    <w:rsid w:val="00203828"/>
    <w:rsid w:val="002056A2"/>
    <w:rsid w:val="002058E4"/>
    <w:rsid w:val="002160DD"/>
    <w:rsid w:val="0021796E"/>
    <w:rsid w:val="0022080D"/>
    <w:rsid w:val="00222F9D"/>
    <w:rsid w:val="00225610"/>
    <w:rsid w:val="00225E28"/>
    <w:rsid w:val="00237E4E"/>
    <w:rsid w:val="002403B9"/>
    <w:rsid w:val="00243874"/>
    <w:rsid w:val="0025263C"/>
    <w:rsid w:val="002622F6"/>
    <w:rsid w:val="00264BD3"/>
    <w:rsid w:val="002700E9"/>
    <w:rsid w:val="00281717"/>
    <w:rsid w:val="0028288F"/>
    <w:rsid w:val="0028615A"/>
    <w:rsid w:val="00294E9D"/>
    <w:rsid w:val="002A2AB4"/>
    <w:rsid w:val="002A3714"/>
    <w:rsid w:val="002A5085"/>
    <w:rsid w:val="002A54A8"/>
    <w:rsid w:val="002B1101"/>
    <w:rsid w:val="002B5F5A"/>
    <w:rsid w:val="002B6F49"/>
    <w:rsid w:val="002C0FCA"/>
    <w:rsid w:val="002C6765"/>
    <w:rsid w:val="002C760D"/>
    <w:rsid w:val="002D4294"/>
    <w:rsid w:val="002D640D"/>
    <w:rsid w:val="002E0A10"/>
    <w:rsid w:val="002E645C"/>
    <w:rsid w:val="003060F3"/>
    <w:rsid w:val="00306BA2"/>
    <w:rsid w:val="00312380"/>
    <w:rsid w:val="00317D4A"/>
    <w:rsid w:val="0032580B"/>
    <w:rsid w:val="00342C84"/>
    <w:rsid w:val="003469E6"/>
    <w:rsid w:val="0035083B"/>
    <w:rsid w:val="00351FD0"/>
    <w:rsid w:val="003529C7"/>
    <w:rsid w:val="00353F5B"/>
    <w:rsid w:val="00356254"/>
    <w:rsid w:val="003604EB"/>
    <w:rsid w:val="003612DE"/>
    <w:rsid w:val="0036211F"/>
    <w:rsid w:val="00365A69"/>
    <w:rsid w:val="003801FD"/>
    <w:rsid w:val="003A40D6"/>
    <w:rsid w:val="003A4783"/>
    <w:rsid w:val="003B1971"/>
    <w:rsid w:val="003C16FD"/>
    <w:rsid w:val="003C2E03"/>
    <w:rsid w:val="003C37E7"/>
    <w:rsid w:val="003D6153"/>
    <w:rsid w:val="003E5605"/>
    <w:rsid w:val="003F3720"/>
    <w:rsid w:val="003F4118"/>
    <w:rsid w:val="004148F5"/>
    <w:rsid w:val="00414FDD"/>
    <w:rsid w:val="004155BC"/>
    <w:rsid w:val="00415766"/>
    <w:rsid w:val="00416D76"/>
    <w:rsid w:val="00421657"/>
    <w:rsid w:val="00421840"/>
    <w:rsid w:val="00432CF0"/>
    <w:rsid w:val="0043561E"/>
    <w:rsid w:val="00444DEA"/>
    <w:rsid w:val="00446C3C"/>
    <w:rsid w:val="0046316D"/>
    <w:rsid w:val="00470F98"/>
    <w:rsid w:val="00472F56"/>
    <w:rsid w:val="004746BA"/>
    <w:rsid w:val="00476E0D"/>
    <w:rsid w:val="004839F5"/>
    <w:rsid w:val="00495350"/>
    <w:rsid w:val="004A7AAA"/>
    <w:rsid w:val="004B0AB8"/>
    <w:rsid w:val="004B0E8F"/>
    <w:rsid w:val="004B13B1"/>
    <w:rsid w:val="004B41C9"/>
    <w:rsid w:val="004B7E92"/>
    <w:rsid w:val="004C2B85"/>
    <w:rsid w:val="004C3B48"/>
    <w:rsid w:val="004C4660"/>
    <w:rsid w:val="004F197A"/>
    <w:rsid w:val="004F32AA"/>
    <w:rsid w:val="0051111F"/>
    <w:rsid w:val="005179E1"/>
    <w:rsid w:val="00520D0D"/>
    <w:rsid w:val="00522709"/>
    <w:rsid w:val="00523507"/>
    <w:rsid w:val="00526746"/>
    <w:rsid w:val="00533F76"/>
    <w:rsid w:val="00541325"/>
    <w:rsid w:val="00542A63"/>
    <w:rsid w:val="005453F9"/>
    <w:rsid w:val="0054571A"/>
    <w:rsid w:val="00547E12"/>
    <w:rsid w:val="0055021D"/>
    <w:rsid w:val="005622F7"/>
    <w:rsid w:val="005657C0"/>
    <w:rsid w:val="00566504"/>
    <w:rsid w:val="0056769E"/>
    <w:rsid w:val="00575546"/>
    <w:rsid w:val="00581839"/>
    <w:rsid w:val="00585F8A"/>
    <w:rsid w:val="005A2E4F"/>
    <w:rsid w:val="005B091F"/>
    <w:rsid w:val="005C1A46"/>
    <w:rsid w:val="005C4CD0"/>
    <w:rsid w:val="005C68E5"/>
    <w:rsid w:val="005D2A76"/>
    <w:rsid w:val="005E21D7"/>
    <w:rsid w:val="005E419E"/>
    <w:rsid w:val="005E4BE8"/>
    <w:rsid w:val="005F2CF7"/>
    <w:rsid w:val="005F3F0A"/>
    <w:rsid w:val="005F5E7E"/>
    <w:rsid w:val="005F6941"/>
    <w:rsid w:val="00606C6A"/>
    <w:rsid w:val="00615E9D"/>
    <w:rsid w:val="0061645B"/>
    <w:rsid w:val="00623FFA"/>
    <w:rsid w:val="0062403A"/>
    <w:rsid w:val="006264F6"/>
    <w:rsid w:val="00627DF0"/>
    <w:rsid w:val="00642B38"/>
    <w:rsid w:val="00646DF8"/>
    <w:rsid w:val="006526F6"/>
    <w:rsid w:val="006570B6"/>
    <w:rsid w:val="0067444F"/>
    <w:rsid w:val="006776C8"/>
    <w:rsid w:val="00682628"/>
    <w:rsid w:val="00683338"/>
    <w:rsid w:val="00683D7B"/>
    <w:rsid w:val="006844DC"/>
    <w:rsid w:val="00692FFC"/>
    <w:rsid w:val="006A0B94"/>
    <w:rsid w:val="006A6A9E"/>
    <w:rsid w:val="006B579E"/>
    <w:rsid w:val="006C6195"/>
    <w:rsid w:val="006C775B"/>
    <w:rsid w:val="006C7D8F"/>
    <w:rsid w:val="006D72E0"/>
    <w:rsid w:val="006E0564"/>
    <w:rsid w:val="006E3B2B"/>
    <w:rsid w:val="006E40AC"/>
    <w:rsid w:val="006E4467"/>
    <w:rsid w:val="006F2283"/>
    <w:rsid w:val="00701E7E"/>
    <w:rsid w:val="00707C1D"/>
    <w:rsid w:val="007146B6"/>
    <w:rsid w:val="0071698A"/>
    <w:rsid w:val="00720EC0"/>
    <w:rsid w:val="00720F3C"/>
    <w:rsid w:val="00731FC6"/>
    <w:rsid w:val="00742CC9"/>
    <w:rsid w:val="00753A36"/>
    <w:rsid w:val="0075614E"/>
    <w:rsid w:val="0076350F"/>
    <w:rsid w:val="007657AC"/>
    <w:rsid w:val="0076656E"/>
    <w:rsid w:val="007717FF"/>
    <w:rsid w:val="00772BD5"/>
    <w:rsid w:val="007737B8"/>
    <w:rsid w:val="007804BD"/>
    <w:rsid w:val="007817F1"/>
    <w:rsid w:val="00783421"/>
    <w:rsid w:val="0078387D"/>
    <w:rsid w:val="00784148"/>
    <w:rsid w:val="00784178"/>
    <w:rsid w:val="00792D0C"/>
    <w:rsid w:val="00794BE7"/>
    <w:rsid w:val="007A03EC"/>
    <w:rsid w:val="007A0571"/>
    <w:rsid w:val="007A289C"/>
    <w:rsid w:val="007A3250"/>
    <w:rsid w:val="007B2369"/>
    <w:rsid w:val="007B5FDD"/>
    <w:rsid w:val="007C2F64"/>
    <w:rsid w:val="007C65FE"/>
    <w:rsid w:val="007D00F6"/>
    <w:rsid w:val="007D2C8C"/>
    <w:rsid w:val="007E2824"/>
    <w:rsid w:val="007E45C6"/>
    <w:rsid w:val="007E50D5"/>
    <w:rsid w:val="007F0B2A"/>
    <w:rsid w:val="007F7996"/>
    <w:rsid w:val="0081592D"/>
    <w:rsid w:val="0081693B"/>
    <w:rsid w:val="008247A3"/>
    <w:rsid w:val="00830112"/>
    <w:rsid w:val="00835469"/>
    <w:rsid w:val="008377DE"/>
    <w:rsid w:val="008432B6"/>
    <w:rsid w:val="008533A8"/>
    <w:rsid w:val="00853CDB"/>
    <w:rsid w:val="00854C9F"/>
    <w:rsid w:val="00857933"/>
    <w:rsid w:val="008652AE"/>
    <w:rsid w:val="008673A1"/>
    <w:rsid w:val="00867F8A"/>
    <w:rsid w:val="0087110E"/>
    <w:rsid w:val="00872201"/>
    <w:rsid w:val="008868BB"/>
    <w:rsid w:val="0088723B"/>
    <w:rsid w:val="008879AB"/>
    <w:rsid w:val="00892FBE"/>
    <w:rsid w:val="00894F19"/>
    <w:rsid w:val="008A0270"/>
    <w:rsid w:val="008A78A3"/>
    <w:rsid w:val="008B38E6"/>
    <w:rsid w:val="008C2875"/>
    <w:rsid w:val="008C58D5"/>
    <w:rsid w:val="008D3FBB"/>
    <w:rsid w:val="008D5A46"/>
    <w:rsid w:val="008D64AE"/>
    <w:rsid w:val="008E1827"/>
    <w:rsid w:val="008E335E"/>
    <w:rsid w:val="008F3EBC"/>
    <w:rsid w:val="00902ED7"/>
    <w:rsid w:val="00903968"/>
    <w:rsid w:val="009044ED"/>
    <w:rsid w:val="009231B4"/>
    <w:rsid w:val="00931E77"/>
    <w:rsid w:val="00942C47"/>
    <w:rsid w:val="0094661F"/>
    <w:rsid w:val="0095773B"/>
    <w:rsid w:val="00960D72"/>
    <w:rsid w:val="00964036"/>
    <w:rsid w:val="00971B6C"/>
    <w:rsid w:val="0097225C"/>
    <w:rsid w:val="00975870"/>
    <w:rsid w:val="00991DAA"/>
    <w:rsid w:val="00994E6A"/>
    <w:rsid w:val="009B30AA"/>
    <w:rsid w:val="009B655A"/>
    <w:rsid w:val="009B6F66"/>
    <w:rsid w:val="009C35DC"/>
    <w:rsid w:val="009C76AE"/>
    <w:rsid w:val="009D5B1E"/>
    <w:rsid w:val="009D6926"/>
    <w:rsid w:val="009D7341"/>
    <w:rsid w:val="009E0A1E"/>
    <w:rsid w:val="009E11E7"/>
    <w:rsid w:val="009E5DC6"/>
    <w:rsid w:val="009F0F35"/>
    <w:rsid w:val="009F1212"/>
    <w:rsid w:val="009F5915"/>
    <w:rsid w:val="009F5A3B"/>
    <w:rsid w:val="00A030DA"/>
    <w:rsid w:val="00A144CC"/>
    <w:rsid w:val="00A23AFB"/>
    <w:rsid w:val="00A25ABD"/>
    <w:rsid w:val="00A312FC"/>
    <w:rsid w:val="00A318F4"/>
    <w:rsid w:val="00A31C42"/>
    <w:rsid w:val="00A33E39"/>
    <w:rsid w:val="00A34A15"/>
    <w:rsid w:val="00A42CBA"/>
    <w:rsid w:val="00A43EF9"/>
    <w:rsid w:val="00A46DA8"/>
    <w:rsid w:val="00A57090"/>
    <w:rsid w:val="00A61042"/>
    <w:rsid w:val="00A6345D"/>
    <w:rsid w:val="00A63579"/>
    <w:rsid w:val="00A63BD2"/>
    <w:rsid w:val="00A6445C"/>
    <w:rsid w:val="00A65D91"/>
    <w:rsid w:val="00A879E6"/>
    <w:rsid w:val="00A87E85"/>
    <w:rsid w:val="00A92F0D"/>
    <w:rsid w:val="00A932A7"/>
    <w:rsid w:val="00A93D66"/>
    <w:rsid w:val="00AA6903"/>
    <w:rsid w:val="00AC0757"/>
    <w:rsid w:val="00AC2FF3"/>
    <w:rsid w:val="00AC3A47"/>
    <w:rsid w:val="00AD0D76"/>
    <w:rsid w:val="00AE040E"/>
    <w:rsid w:val="00AE4A59"/>
    <w:rsid w:val="00AF0E01"/>
    <w:rsid w:val="00B01804"/>
    <w:rsid w:val="00B042D8"/>
    <w:rsid w:val="00B05D23"/>
    <w:rsid w:val="00B11FD3"/>
    <w:rsid w:val="00B15D83"/>
    <w:rsid w:val="00B220E0"/>
    <w:rsid w:val="00B26AA0"/>
    <w:rsid w:val="00B27220"/>
    <w:rsid w:val="00B35385"/>
    <w:rsid w:val="00B37D3A"/>
    <w:rsid w:val="00B40885"/>
    <w:rsid w:val="00B44FF4"/>
    <w:rsid w:val="00B531AA"/>
    <w:rsid w:val="00B57E0A"/>
    <w:rsid w:val="00B61D26"/>
    <w:rsid w:val="00B67E68"/>
    <w:rsid w:val="00B8305F"/>
    <w:rsid w:val="00B95B43"/>
    <w:rsid w:val="00BA06B1"/>
    <w:rsid w:val="00BA1524"/>
    <w:rsid w:val="00BA4DAC"/>
    <w:rsid w:val="00BB6914"/>
    <w:rsid w:val="00BC3C7A"/>
    <w:rsid w:val="00BC6F27"/>
    <w:rsid w:val="00BD5E7F"/>
    <w:rsid w:val="00BD61B3"/>
    <w:rsid w:val="00BE30D3"/>
    <w:rsid w:val="00BF1857"/>
    <w:rsid w:val="00BF67D7"/>
    <w:rsid w:val="00C01B43"/>
    <w:rsid w:val="00C05C98"/>
    <w:rsid w:val="00C075F2"/>
    <w:rsid w:val="00C12DFC"/>
    <w:rsid w:val="00C22489"/>
    <w:rsid w:val="00C225EF"/>
    <w:rsid w:val="00C23552"/>
    <w:rsid w:val="00C36154"/>
    <w:rsid w:val="00C37F8E"/>
    <w:rsid w:val="00C41291"/>
    <w:rsid w:val="00C6125F"/>
    <w:rsid w:val="00C8688A"/>
    <w:rsid w:val="00C96DDE"/>
    <w:rsid w:val="00C97418"/>
    <w:rsid w:val="00CA48D3"/>
    <w:rsid w:val="00CB279D"/>
    <w:rsid w:val="00CB3245"/>
    <w:rsid w:val="00CB614A"/>
    <w:rsid w:val="00CC2F5C"/>
    <w:rsid w:val="00CC4B46"/>
    <w:rsid w:val="00CC5635"/>
    <w:rsid w:val="00CD1E73"/>
    <w:rsid w:val="00CD71FC"/>
    <w:rsid w:val="00CE09CD"/>
    <w:rsid w:val="00CE0F81"/>
    <w:rsid w:val="00CE12BA"/>
    <w:rsid w:val="00CF4E06"/>
    <w:rsid w:val="00D02626"/>
    <w:rsid w:val="00D03917"/>
    <w:rsid w:val="00D0435A"/>
    <w:rsid w:val="00D1327F"/>
    <w:rsid w:val="00D1580C"/>
    <w:rsid w:val="00D17E9F"/>
    <w:rsid w:val="00D21EB5"/>
    <w:rsid w:val="00D412E3"/>
    <w:rsid w:val="00D46DBD"/>
    <w:rsid w:val="00D5255E"/>
    <w:rsid w:val="00D53161"/>
    <w:rsid w:val="00D657BD"/>
    <w:rsid w:val="00D6636D"/>
    <w:rsid w:val="00D70BC0"/>
    <w:rsid w:val="00D72471"/>
    <w:rsid w:val="00D74339"/>
    <w:rsid w:val="00D759B9"/>
    <w:rsid w:val="00D75B8F"/>
    <w:rsid w:val="00D852C3"/>
    <w:rsid w:val="00D86F8E"/>
    <w:rsid w:val="00D937BD"/>
    <w:rsid w:val="00DA085F"/>
    <w:rsid w:val="00DA7E6D"/>
    <w:rsid w:val="00DB2CE9"/>
    <w:rsid w:val="00DB2FAA"/>
    <w:rsid w:val="00DB41C0"/>
    <w:rsid w:val="00DB6CCD"/>
    <w:rsid w:val="00DD0585"/>
    <w:rsid w:val="00DD0C06"/>
    <w:rsid w:val="00DD1947"/>
    <w:rsid w:val="00DD3560"/>
    <w:rsid w:val="00DD7893"/>
    <w:rsid w:val="00DE6D28"/>
    <w:rsid w:val="00DE7B7E"/>
    <w:rsid w:val="00E1295D"/>
    <w:rsid w:val="00E15BD3"/>
    <w:rsid w:val="00E17AB9"/>
    <w:rsid w:val="00E21E8D"/>
    <w:rsid w:val="00E262E8"/>
    <w:rsid w:val="00E272FF"/>
    <w:rsid w:val="00E36EE2"/>
    <w:rsid w:val="00E411B4"/>
    <w:rsid w:val="00E42245"/>
    <w:rsid w:val="00E51910"/>
    <w:rsid w:val="00E52E46"/>
    <w:rsid w:val="00E5345B"/>
    <w:rsid w:val="00E73147"/>
    <w:rsid w:val="00E76DA4"/>
    <w:rsid w:val="00E909A5"/>
    <w:rsid w:val="00EB0310"/>
    <w:rsid w:val="00EB4983"/>
    <w:rsid w:val="00EC2312"/>
    <w:rsid w:val="00EC7B81"/>
    <w:rsid w:val="00ED49C0"/>
    <w:rsid w:val="00EE4383"/>
    <w:rsid w:val="00EF28B6"/>
    <w:rsid w:val="00EF43FB"/>
    <w:rsid w:val="00F018BA"/>
    <w:rsid w:val="00F02661"/>
    <w:rsid w:val="00F067BB"/>
    <w:rsid w:val="00F1527A"/>
    <w:rsid w:val="00F17E2D"/>
    <w:rsid w:val="00F230E1"/>
    <w:rsid w:val="00F24B32"/>
    <w:rsid w:val="00F24BAE"/>
    <w:rsid w:val="00F25491"/>
    <w:rsid w:val="00F27A6E"/>
    <w:rsid w:val="00F35827"/>
    <w:rsid w:val="00F3589B"/>
    <w:rsid w:val="00F40435"/>
    <w:rsid w:val="00F40809"/>
    <w:rsid w:val="00F41140"/>
    <w:rsid w:val="00F55AD2"/>
    <w:rsid w:val="00F57670"/>
    <w:rsid w:val="00F57A2F"/>
    <w:rsid w:val="00F6665B"/>
    <w:rsid w:val="00F672EC"/>
    <w:rsid w:val="00F67B6F"/>
    <w:rsid w:val="00F72AEB"/>
    <w:rsid w:val="00F84B37"/>
    <w:rsid w:val="00F86617"/>
    <w:rsid w:val="00F87F98"/>
    <w:rsid w:val="00F91AC9"/>
    <w:rsid w:val="00F925F1"/>
    <w:rsid w:val="00F9297D"/>
    <w:rsid w:val="00F93C61"/>
    <w:rsid w:val="00FA0110"/>
    <w:rsid w:val="00FA07A8"/>
    <w:rsid w:val="00FA214B"/>
    <w:rsid w:val="00FB496B"/>
    <w:rsid w:val="00FB659E"/>
    <w:rsid w:val="00FC0D3E"/>
    <w:rsid w:val="00FD0DE8"/>
    <w:rsid w:val="00FD34F2"/>
    <w:rsid w:val="00FD62A1"/>
    <w:rsid w:val="00FD7C1D"/>
    <w:rsid w:val="00FE620E"/>
    <w:rsid w:val="00FF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DE0BC"/>
  <w15:docId w15:val="{25EDCE91-6844-4374-A9D8-0CEB49B2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809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0AB8"/>
    <w:pPr>
      <w:keepNext/>
      <w:keepLines/>
      <w:numPr>
        <w:numId w:val="1"/>
      </w:numPr>
      <w:spacing w:before="480" w:after="480"/>
      <w:outlineLvl w:val="0"/>
    </w:pPr>
    <w:rPr>
      <w:rFonts w:eastAsiaTheme="majorEastAsia" w:cstheme="majorBidi"/>
      <w:b/>
      <w:bCs/>
      <w:color w:val="2973BE"/>
      <w:sz w:val="32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2E645C"/>
    <w:pPr>
      <w:numPr>
        <w:ilvl w:val="1"/>
      </w:numPr>
      <w:tabs>
        <w:tab w:val="clear" w:pos="1426"/>
      </w:tabs>
      <w:spacing w:after="240"/>
      <w:ind w:left="567"/>
      <w:outlineLvl w:val="1"/>
    </w:pPr>
    <w:rPr>
      <w:b w:val="0"/>
      <w:bCs w:val="0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F9297D"/>
    <w:pPr>
      <w:numPr>
        <w:ilvl w:val="2"/>
      </w:numPr>
      <w:spacing w:before="360"/>
      <w:outlineLvl w:val="2"/>
    </w:pPr>
    <w:rPr>
      <w:b/>
      <w:bCs/>
      <w:sz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F9297D"/>
    <w:pPr>
      <w:numPr>
        <w:ilvl w:val="3"/>
      </w:numPr>
      <w:outlineLvl w:val="3"/>
    </w:pPr>
    <w:rPr>
      <w:bCs w:val="0"/>
      <w:iCs/>
      <w:sz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297D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297D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297D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297D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297D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6350F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6350F"/>
    <w:rPr>
      <w:rFonts w:eastAsiaTheme="minorEastAsia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50F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2E645C"/>
    <w:rPr>
      <w:rFonts w:ascii="Arial" w:eastAsiaTheme="majorEastAsia" w:hAnsi="Arial" w:cstheme="majorBidi"/>
      <w:color w:val="2973BE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2403B9"/>
    <w:pPr>
      <w:spacing w:after="300" w:line="240" w:lineRule="auto"/>
      <w:contextualSpacing/>
    </w:pPr>
    <w:rPr>
      <w:rFonts w:eastAsiaTheme="majorEastAsia" w:cstheme="majorBidi"/>
      <w:color w:val="2973BE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403B9"/>
    <w:rPr>
      <w:rFonts w:ascii="Arial" w:eastAsiaTheme="majorEastAsia" w:hAnsi="Arial" w:cstheme="majorBidi"/>
      <w:color w:val="2973BE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4B0AB8"/>
    <w:rPr>
      <w:rFonts w:ascii="Arial" w:eastAsiaTheme="majorEastAsia" w:hAnsi="Arial" w:cstheme="majorBidi"/>
      <w:b/>
      <w:bCs/>
      <w:color w:val="2973BE"/>
      <w:sz w:val="32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9297D"/>
    <w:rPr>
      <w:rFonts w:ascii="Arial" w:eastAsiaTheme="majorEastAsia" w:hAnsi="Arial" w:cstheme="majorBidi"/>
      <w:b/>
      <w:bCs/>
      <w:color w:val="2973BE"/>
      <w:sz w:val="24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F9297D"/>
    <w:rPr>
      <w:rFonts w:ascii="Arial" w:eastAsiaTheme="majorEastAsia" w:hAnsi="Arial" w:cstheme="majorBidi"/>
      <w:b/>
      <w:iCs/>
      <w:color w:val="005828"/>
      <w:szCs w:val="26"/>
    </w:rPr>
  </w:style>
  <w:style w:type="paragraph" w:styleId="Header">
    <w:name w:val="header"/>
    <w:basedOn w:val="Normal"/>
    <w:link w:val="HeaderChar"/>
    <w:uiPriority w:val="99"/>
    <w:unhideWhenUsed/>
    <w:rsid w:val="00CD71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71FC"/>
    <w:rPr>
      <w:rFonts w:ascii="Trebuchet MS" w:hAnsi="Trebuchet MS"/>
    </w:rPr>
  </w:style>
  <w:style w:type="paragraph" w:styleId="Footer">
    <w:name w:val="footer"/>
    <w:basedOn w:val="Normal"/>
    <w:link w:val="FooterChar"/>
    <w:uiPriority w:val="99"/>
    <w:unhideWhenUsed/>
    <w:rsid w:val="00CD71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71FC"/>
    <w:rPr>
      <w:rFonts w:ascii="Trebuchet MS" w:hAnsi="Trebuchet MS"/>
    </w:rPr>
  </w:style>
  <w:style w:type="table" w:styleId="TableGrid">
    <w:name w:val="Table Grid"/>
    <w:basedOn w:val="TableNormal"/>
    <w:uiPriority w:val="59"/>
    <w:rsid w:val="00F17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Spacing"/>
    <w:next w:val="Normal"/>
    <w:link w:val="SubtitleChar"/>
    <w:uiPriority w:val="11"/>
    <w:qFormat/>
    <w:rsid w:val="002403B9"/>
    <w:pPr>
      <w:jc w:val="center"/>
    </w:pPr>
    <w:rPr>
      <w:color w:val="2973BE"/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11"/>
    <w:rsid w:val="002403B9"/>
    <w:rPr>
      <w:rFonts w:eastAsiaTheme="minorEastAsia"/>
      <w:color w:val="2973BE"/>
      <w:sz w:val="40"/>
      <w:szCs w:val="40"/>
      <w:lang w:val="en-US" w:eastAsia="ja-JP"/>
    </w:rPr>
  </w:style>
  <w:style w:type="table" w:styleId="LightList-Accent2">
    <w:name w:val="Light List Accent 2"/>
    <w:basedOn w:val="TableNormal"/>
    <w:uiPriority w:val="61"/>
    <w:rsid w:val="00E519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StyleCGES">
    <w:name w:val="Style CGES"/>
    <w:basedOn w:val="TableNormal"/>
    <w:uiPriority w:val="99"/>
    <w:rsid w:val="004B0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 w:themeColor="background1"/>
      </w:rPr>
      <w:tblPr/>
      <w:tcPr>
        <w:shd w:val="clear" w:color="auto" w:fill="0970B3"/>
      </w:tcPr>
    </w:tblStylePr>
    <w:tblStylePr w:type="lastRow">
      <w:rPr>
        <w:b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firstCol">
      <w:rPr>
        <w:b/>
      </w:r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F9297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29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29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297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297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qFormat/>
    <w:rsid w:val="00585F8A"/>
    <w:pPr>
      <w:suppressAutoHyphens/>
      <w:autoSpaceDE w:val="0"/>
      <w:spacing w:after="120" w:line="240" w:lineRule="auto"/>
      <w:jc w:val="center"/>
    </w:pPr>
    <w:rPr>
      <w:rFonts w:eastAsia="Times New Roman" w:cs="Arial"/>
      <w:b/>
      <w:bCs/>
      <w:sz w:val="18"/>
      <w:szCs w:val="20"/>
      <w:lang w:val="es-ES_tradnl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02015D"/>
    <w:pPr>
      <w:numPr>
        <w:numId w:val="0"/>
      </w:numPr>
      <w:spacing w:after="0"/>
      <w:jc w:val="left"/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0201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201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15D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02015D"/>
    <w:rPr>
      <w:color w:val="0000FF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02015D"/>
    <w:pPr>
      <w:spacing w:after="100"/>
      <w:ind w:left="660"/>
    </w:pPr>
  </w:style>
  <w:style w:type="table" w:customStyle="1" w:styleId="LightList1">
    <w:name w:val="Light List1"/>
    <w:basedOn w:val="TableNormal"/>
    <w:uiPriority w:val="61"/>
    <w:rsid w:val="00317D4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Shading1">
    <w:name w:val="Light Shading1"/>
    <w:basedOn w:val="TableNormal"/>
    <w:uiPriority w:val="60"/>
    <w:rsid w:val="004B0AB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Paragraph">
    <w:name w:val="List Paragraph"/>
    <w:basedOn w:val="Normal"/>
    <w:uiPriority w:val="34"/>
    <w:qFormat/>
    <w:rsid w:val="00585F8A"/>
    <w:pPr>
      <w:numPr>
        <w:numId w:val="40"/>
      </w:numPr>
      <w:contextualSpacing/>
    </w:pPr>
  </w:style>
  <w:style w:type="character" w:styleId="Strong">
    <w:name w:val="Strong"/>
    <w:basedOn w:val="DefaultParagraphFont"/>
    <w:uiPriority w:val="22"/>
    <w:qFormat/>
    <w:rsid w:val="00742C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17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xterno\Instalables\Listados%20Din&#225;micos\SSHH-01-PlantillaDocumento_v1.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A5269A0D24914D9BC5122A534E28E0" ma:contentTypeVersion="4" ma:contentTypeDescription="Create a new document." ma:contentTypeScope="" ma:versionID="343aa719a6774715f3c994c7ffbd3248">
  <xsd:schema xmlns:xsd="http://www.w3.org/2001/XMLSchema" xmlns:xs="http://www.w3.org/2001/XMLSchema" xmlns:p="http://schemas.microsoft.com/office/2006/metadata/properties" xmlns:ns2="286721b0-5439-41fb-86fa-17a7a7c92c1c" xmlns:ns3="81b609f9-7d90-4425-8284-1a825997907e" targetNamespace="http://schemas.microsoft.com/office/2006/metadata/properties" ma:root="true" ma:fieldsID="c2f97207e0143d5846947323833cb4c3" ns2:_="" ns3:_="">
    <xsd:import namespace="286721b0-5439-41fb-86fa-17a7a7c92c1c"/>
    <xsd:import namespace="81b609f9-7d90-4425-8284-1a82599790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21b0-5439-41fb-86fa-17a7a7c92c1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609f9-7d90-4425-8284-1a825997907e" elementFormDefault="qualified">
    <xsd:import namespace="http://schemas.microsoft.com/office/2006/documentManagement/types"/>
    <xsd:import namespace="http://schemas.microsoft.com/office/infopath/2007/PartnerControls"/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9A4EBF1-4DED-43B5-99CC-9E5E19924F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C0E162-C6E2-4E80-8454-1B2DA60ED2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7D0B3-EC64-4839-BD31-498A5E0AD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6721b0-5439-41fb-86fa-17a7a7c92c1c"/>
    <ds:schemaRef ds:uri="81b609f9-7d90-4425-8284-1a82599790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5D8353-85E2-4DF4-AD6B-8C0798B5C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SSHH-01-PlantillaDocumento_v1.1.dotx</Template>
  <TotalTime>19</TotalTime>
  <Pages>9</Pages>
  <Words>778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T11 Contrato de mantenimiento HW</vt:lpstr>
      <vt:lpstr>T11 Contrato de mantenimiento HW</vt:lpstr>
    </vt:vector>
  </TitlesOfParts>
  <Manager>Fran Gómez</Manager>
  <Company>Accenture</Company>
  <LinksUpToDate>false</LinksUpToDate>
  <CharactersWithSpaces>5049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T11 Contrato de mantenimiento HW</dc:title>
  <dc:subject>Responsable Configuración: Manual de Usuario</dc:subject>
  <dc:creator>Julio Díaz</dc:creator>
  <cp:lastModifiedBy>Rodríguez, Juan A.</cp:lastModifiedBy>
  <cp:revision>6</cp:revision>
  <cp:lastPrinted>2013-06-04T16:25:00Z</cp:lastPrinted>
  <dcterms:created xsi:type="dcterms:W3CDTF">2016-12-27T09:57:00Z</dcterms:created>
  <dcterms:modified xsi:type="dcterms:W3CDTF">2016-12-27T10:19:00Z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0x01010004A5269A0D24914D9BC5122A534E28E0</vt:lpwstr>
  </property>
  <property fmtid="{D5CDD505-2E9C-101B-9397-08002B2CF9AE}" pid="3" name="Project">
    <vt:lpwstr>Servicios Horizontales</vt:lpwstr>
  </property>
  <property fmtid="{D5CDD505-2E9C-101B-9397-08002B2CF9AE}" pid="4" name="Destination">
    <vt:lpwstr>Servicios Horizontales</vt:lpwstr>
  </property>
</Properties>
</file>